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1"/>
        <w:gridCol w:w="519"/>
        <w:gridCol w:w="2314"/>
        <w:gridCol w:w="5380"/>
      </w:tblGrid>
      <w:tr w:rsidR="00D2048D" w:rsidRPr="003374FC" w14:paraId="56DBDCAE" w14:textId="77777777" w:rsidTr="00D301AA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C229C87" w14:textId="5262BB79" w:rsidR="00D2048D" w:rsidRPr="003374FC" w:rsidRDefault="00D301AA" w:rsidP="00A97E39">
            <w:pPr>
              <w:jc w:val="center"/>
              <w:rPr>
                <w:b/>
              </w:rPr>
            </w:pPr>
            <w:r>
              <w:rPr>
                <w:b/>
              </w:rPr>
              <w:t>UNIWERSYTET</w:t>
            </w:r>
            <w:r w:rsidR="00D2048D">
              <w:rPr>
                <w:b/>
              </w:rPr>
              <w:t xml:space="preserve">  MORSK</w:t>
            </w:r>
            <w:r>
              <w:rPr>
                <w:b/>
              </w:rPr>
              <w:t>I</w:t>
            </w:r>
            <w:r w:rsidR="00D2048D">
              <w:rPr>
                <w:b/>
              </w:rPr>
              <w:t xml:space="preserve"> w </w:t>
            </w:r>
            <w:r w:rsidR="00D2048D" w:rsidRPr="005C6661">
              <w:rPr>
                <w:b/>
              </w:rPr>
              <w:t>GDYNI</w:t>
            </w:r>
            <w:r w:rsidR="00D2048D">
              <w:rPr>
                <w:b/>
                <w:sz w:val="32"/>
              </w:rPr>
              <w:t xml:space="preserve">    </w:t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14:paraId="1D842343" w14:textId="77777777" w:rsidTr="00D301AA">
        <w:trPr>
          <w:trHeight w:val="254"/>
        </w:trPr>
        <w:tc>
          <w:tcPr>
            <w:tcW w:w="773" w:type="pct"/>
            <w:shd w:val="clear" w:color="auto" w:fill="D9D9D9"/>
          </w:tcPr>
          <w:p w14:paraId="4BADDFF1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67" w:type="pct"/>
            <w:shd w:val="clear" w:color="auto" w:fill="FFFFFF"/>
          </w:tcPr>
          <w:p w14:paraId="68750D7F" w14:textId="11DC9D51" w:rsidR="00D2048D" w:rsidRPr="005C6661" w:rsidRDefault="009162A0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91" w:type="pct"/>
            <w:shd w:val="clear" w:color="auto" w:fill="D9D9D9"/>
          </w:tcPr>
          <w:p w14:paraId="6D939F05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2769" w:type="pct"/>
            <w:vAlign w:val="center"/>
          </w:tcPr>
          <w:p w14:paraId="53487382" w14:textId="77777777" w:rsidR="00D2048D" w:rsidRPr="00A25EE3" w:rsidRDefault="00AA5CBD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Wychowanie </w:t>
            </w:r>
            <w:r w:rsidR="00166C38">
              <w:rPr>
                <w:b/>
                <w:sz w:val="20"/>
                <w:szCs w:val="20"/>
              </w:rPr>
              <w:t>F</w:t>
            </w:r>
            <w:r w:rsidR="00A25EE3" w:rsidRPr="00A25EE3">
              <w:rPr>
                <w:b/>
                <w:sz w:val="20"/>
                <w:szCs w:val="20"/>
              </w:rPr>
              <w:t>izyczne</w:t>
            </w:r>
          </w:p>
        </w:tc>
      </w:tr>
      <w:tr w:rsidR="00D2048D" w:rsidRPr="003374FC" w14:paraId="4A502379" w14:textId="77777777" w:rsidTr="00D301AA">
        <w:trPr>
          <w:trHeight w:val="258"/>
        </w:trPr>
        <w:tc>
          <w:tcPr>
            <w:tcW w:w="2231" w:type="pct"/>
            <w:gridSpan w:val="3"/>
            <w:shd w:val="clear" w:color="auto" w:fill="D9D9D9"/>
          </w:tcPr>
          <w:p w14:paraId="71497D6E" w14:textId="23685CC0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A559CF">
              <w:rPr>
                <w:sz w:val="20"/>
                <w:szCs w:val="20"/>
              </w:rPr>
              <w:t>:</w:t>
            </w:r>
          </w:p>
        </w:tc>
        <w:tc>
          <w:tcPr>
            <w:tcW w:w="2769" w:type="pct"/>
            <w:vAlign w:val="center"/>
          </w:tcPr>
          <w:p w14:paraId="2B5DD8BA" w14:textId="0527EE94" w:rsidR="00D2048D" w:rsidRPr="00A25EE3" w:rsidRDefault="00A72F10" w:rsidP="00AA5C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A559CF" w:rsidRPr="003374FC" w14:paraId="196C13FA" w14:textId="77777777" w:rsidTr="00D301AA">
        <w:trPr>
          <w:trHeight w:val="247"/>
        </w:trPr>
        <w:tc>
          <w:tcPr>
            <w:tcW w:w="2231" w:type="pct"/>
            <w:gridSpan w:val="3"/>
            <w:shd w:val="clear" w:color="auto" w:fill="D9D9D9"/>
          </w:tcPr>
          <w:p w14:paraId="0587BF36" w14:textId="5578CF02" w:rsidR="00A559CF" w:rsidRPr="005C6661" w:rsidRDefault="00A559CF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2769" w:type="pct"/>
            <w:vAlign w:val="center"/>
          </w:tcPr>
          <w:p w14:paraId="43BF3549" w14:textId="61E3767A" w:rsidR="00A559CF" w:rsidRDefault="00A559CF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D2048D" w:rsidRPr="003374FC" w14:paraId="3070F503" w14:textId="77777777" w:rsidTr="00D301AA">
        <w:trPr>
          <w:trHeight w:val="247"/>
        </w:trPr>
        <w:tc>
          <w:tcPr>
            <w:tcW w:w="2231" w:type="pct"/>
            <w:gridSpan w:val="3"/>
            <w:shd w:val="clear" w:color="auto" w:fill="D9D9D9"/>
          </w:tcPr>
          <w:p w14:paraId="7F6DB2DE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2769" w:type="pct"/>
            <w:vAlign w:val="center"/>
          </w:tcPr>
          <w:p w14:paraId="2E73EDA7" w14:textId="77777777" w:rsidR="00D2048D" w:rsidRPr="00A25EE3" w:rsidRDefault="00643161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A25EE3">
              <w:rPr>
                <w:b/>
                <w:sz w:val="20"/>
                <w:szCs w:val="20"/>
              </w:rPr>
              <w:t>tacjonarne</w:t>
            </w:r>
          </w:p>
        </w:tc>
      </w:tr>
      <w:tr w:rsidR="00D2048D" w:rsidRPr="003374FC" w14:paraId="0392DF0D" w14:textId="77777777" w:rsidTr="00D301AA">
        <w:trPr>
          <w:trHeight w:val="251"/>
        </w:trPr>
        <w:tc>
          <w:tcPr>
            <w:tcW w:w="2231" w:type="pct"/>
            <w:gridSpan w:val="3"/>
            <w:shd w:val="clear" w:color="auto" w:fill="D9D9D9"/>
          </w:tcPr>
          <w:p w14:paraId="787449A8" w14:textId="77777777" w:rsidR="00D2048D" w:rsidRPr="005C6661" w:rsidRDefault="00D2048D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2769" w:type="pct"/>
            <w:vAlign w:val="center"/>
          </w:tcPr>
          <w:p w14:paraId="203A9C82" w14:textId="77777777" w:rsidR="00D2048D" w:rsidRPr="00A25EE3" w:rsidRDefault="00A25EE3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3228130E" w14:textId="573881EE" w:rsidR="00D2048D" w:rsidRDefault="00D2048D" w:rsidP="008E235C">
      <w:pPr>
        <w:rPr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84"/>
        <w:gridCol w:w="1411"/>
        <w:gridCol w:w="738"/>
        <w:gridCol w:w="594"/>
        <w:gridCol w:w="742"/>
        <w:gridCol w:w="594"/>
        <w:gridCol w:w="594"/>
        <w:gridCol w:w="1276"/>
        <w:gridCol w:w="742"/>
        <w:gridCol w:w="742"/>
        <w:gridCol w:w="721"/>
      </w:tblGrid>
      <w:tr w:rsidR="00D2048D" w14:paraId="55BE3130" w14:textId="77777777" w:rsidTr="00A25EE3">
        <w:trPr>
          <w:cantSplit/>
        </w:trPr>
        <w:tc>
          <w:tcPr>
            <w:tcW w:w="770" w:type="pct"/>
            <w:vMerge w:val="restart"/>
            <w:shd w:val="clear" w:color="auto" w:fill="D9D9D9"/>
            <w:vAlign w:val="center"/>
          </w:tcPr>
          <w:p w14:paraId="25844DC2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732" w:type="pct"/>
            <w:vMerge w:val="restart"/>
            <w:shd w:val="clear" w:color="auto" w:fill="D9D9D9"/>
            <w:vAlign w:val="center"/>
          </w:tcPr>
          <w:p w14:paraId="5FA7DA99" w14:textId="77777777" w:rsidR="00D2048D" w:rsidRPr="00E622B6" w:rsidRDefault="00D2048D" w:rsidP="00A97E39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1692" w:type="pct"/>
            <w:gridSpan w:val="5"/>
            <w:shd w:val="clear" w:color="auto" w:fill="D9D9D9"/>
          </w:tcPr>
          <w:p w14:paraId="457A1897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1806" w:type="pct"/>
            <w:gridSpan w:val="4"/>
            <w:shd w:val="clear" w:color="auto" w:fill="D9D9D9"/>
          </w:tcPr>
          <w:p w14:paraId="780E401B" w14:textId="77777777" w:rsidR="00D2048D" w:rsidRPr="00111E29" w:rsidRDefault="00D2048D">
            <w:pPr>
              <w:pStyle w:val="Nagwek3"/>
            </w:pPr>
            <w:r w:rsidRPr="00111E29">
              <w:t>Liczba godzin w semestrze</w:t>
            </w:r>
          </w:p>
        </w:tc>
      </w:tr>
      <w:tr w:rsidR="00D2048D" w14:paraId="2987F3AB" w14:textId="77777777" w:rsidTr="00A25EE3">
        <w:trPr>
          <w:cantSplit/>
        </w:trPr>
        <w:tc>
          <w:tcPr>
            <w:tcW w:w="0" w:type="auto"/>
            <w:vMerge/>
            <w:shd w:val="clear" w:color="auto" w:fill="D9D9D9"/>
            <w:vAlign w:val="center"/>
          </w:tcPr>
          <w:p w14:paraId="7C71CF22" w14:textId="77777777" w:rsidR="00D2048D" w:rsidRPr="00E622B6" w:rsidRDefault="00D2048D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vMerge/>
            <w:shd w:val="clear" w:color="auto" w:fill="D9D9D9"/>
            <w:vAlign w:val="center"/>
          </w:tcPr>
          <w:p w14:paraId="35243D3E" w14:textId="77777777" w:rsidR="00D2048D" w:rsidRPr="00E622B6" w:rsidRDefault="00D2048D">
            <w:pPr>
              <w:rPr>
                <w:b/>
                <w:sz w:val="20"/>
                <w:szCs w:val="20"/>
              </w:rPr>
            </w:pPr>
          </w:p>
        </w:tc>
        <w:tc>
          <w:tcPr>
            <w:tcW w:w="383" w:type="pct"/>
            <w:shd w:val="clear" w:color="auto" w:fill="D9D9D9"/>
            <w:vAlign w:val="bottom"/>
          </w:tcPr>
          <w:p w14:paraId="4A4E50F5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08" w:type="pct"/>
            <w:shd w:val="clear" w:color="auto" w:fill="D9D9D9"/>
            <w:vAlign w:val="bottom"/>
          </w:tcPr>
          <w:p w14:paraId="3984B440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14:paraId="3303CEA5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08" w:type="pct"/>
            <w:shd w:val="clear" w:color="auto" w:fill="D9D9D9"/>
            <w:vAlign w:val="bottom"/>
          </w:tcPr>
          <w:p w14:paraId="341B7026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308" w:type="pct"/>
            <w:shd w:val="clear" w:color="auto" w:fill="D9D9D9"/>
            <w:vAlign w:val="bottom"/>
          </w:tcPr>
          <w:p w14:paraId="1BAA4457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662" w:type="pct"/>
            <w:shd w:val="clear" w:color="auto" w:fill="D9D9D9"/>
            <w:vAlign w:val="bottom"/>
          </w:tcPr>
          <w:p w14:paraId="6E0C6B9C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85" w:type="pct"/>
            <w:shd w:val="clear" w:color="auto" w:fill="D9D9D9"/>
            <w:vAlign w:val="bottom"/>
          </w:tcPr>
          <w:p w14:paraId="6D892DBD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14:paraId="42ACA56B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74" w:type="pct"/>
            <w:shd w:val="clear" w:color="auto" w:fill="D9D9D9"/>
            <w:vAlign w:val="bottom"/>
          </w:tcPr>
          <w:p w14:paraId="7452DA27" w14:textId="77777777"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</w:tr>
      <w:tr w:rsidR="00607FC9" w14:paraId="7CE3B5F6" w14:textId="77777777" w:rsidTr="00A25EE3">
        <w:tc>
          <w:tcPr>
            <w:tcW w:w="770" w:type="pct"/>
          </w:tcPr>
          <w:p w14:paraId="5F9BB75E" w14:textId="77777777" w:rsidR="00607FC9" w:rsidRPr="00E622B6" w:rsidRDefault="00607FC9" w:rsidP="00607F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732" w:type="pct"/>
          </w:tcPr>
          <w:p w14:paraId="73D67F97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0</w:t>
            </w:r>
          </w:p>
        </w:tc>
        <w:tc>
          <w:tcPr>
            <w:tcW w:w="383" w:type="pct"/>
          </w:tcPr>
          <w:p w14:paraId="06E9BA05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4F921686" w14:textId="6ADBB61E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3277022D" w14:textId="6D21DB22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1</w:t>
            </w:r>
          </w:p>
        </w:tc>
        <w:tc>
          <w:tcPr>
            <w:tcW w:w="308" w:type="pct"/>
          </w:tcPr>
          <w:p w14:paraId="1A9B369E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4F8AFCB3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220D4CCD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73480BEB" w14:textId="08F04969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2DFE2019" w14:textId="603F2731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15</w:t>
            </w:r>
          </w:p>
        </w:tc>
        <w:tc>
          <w:tcPr>
            <w:tcW w:w="374" w:type="pct"/>
          </w:tcPr>
          <w:p w14:paraId="09221DF3" w14:textId="77777777" w:rsidR="00607FC9" w:rsidRPr="00E622B6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</w:tr>
      <w:tr w:rsidR="00607FC9" w14:paraId="52DA4B29" w14:textId="77777777" w:rsidTr="00576E25">
        <w:tc>
          <w:tcPr>
            <w:tcW w:w="770" w:type="pct"/>
          </w:tcPr>
          <w:p w14:paraId="46C89188" w14:textId="77777777" w:rsidR="00607FC9" w:rsidRPr="00E622B6" w:rsidRDefault="00607FC9" w:rsidP="00607F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732" w:type="pct"/>
            <w:vAlign w:val="center"/>
          </w:tcPr>
          <w:p w14:paraId="1783EF4B" w14:textId="77777777" w:rsidR="00607FC9" w:rsidRPr="001D01FC" w:rsidRDefault="00607FC9" w:rsidP="00607FC9">
            <w:pPr>
              <w:jc w:val="center"/>
            </w:pPr>
            <w:r w:rsidRPr="001D01FC">
              <w:rPr>
                <w:sz w:val="20"/>
                <w:szCs w:val="20"/>
              </w:rPr>
              <w:t>0</w:t>
            </w:r>
          </w:p>
        </w:tc>
        <w:tc>
          <w:tcPr>
            <w:tcW w:w="383" w:type="pct"/>
          </w:tcPr>
          <w:p w14:paraId="3B7FBE67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2EB84B10" w14:textId="09E691CA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6F246FE3" w14:textId="46E0889C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1</w:t>
            </w:r>
          </w:p>
        </w:tc>
        <w:tc>
          <w:tcPr>
            <w:tcW w:w="308" w:type="pct"/>
          </w:tcPr>
          <w:p w14:paraId="63E557D1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7066CC9B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32C454CA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30F5943D" w14:textId="053CFCA4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5844AD3E" w14:textId="71CF6C5F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15</w:t>
            </w:r>
          </w:p>
        </w:tc>
        <w:tc>
          <w:tcPr>
            <w:tcW w:w="374" w:type="pct"/>
          </w:tcPr>
          <w:p w14:paraId="5DB70F7E" w14:textId="77777777" w:rsidR="00607FC9" w:rsidRPr="00E622B6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</w:tr>
      <w:tr w:rsidR="00607FC9" w14:paraId="06E742CB" w14:textId="77777777" w:rsidTr="00576E25">
        <w:tc>
          <w:tcPr>
            <w:tcW w:w="770" w:type="pct"/>
          </w:tcPr>
          <w:p w14:paraId="1B823D70" w14:textId="77777777" w:rsidR="00607FC9" w:rsidRPr="00E622B6" w:rsidRDefault="00607FC9" w:rsidP="00607F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732" w:type="pct"/>
            <w:vAlign w:val="center"/>
          </w:tcPr>
          <w:p w14:paraId="6E7BA77C" w14:textId="77777777" w:rsidR="00607FC9" w:rsidRPr="001D01FC" w:rsidRDefault="00607FC9" w:rsidP="00607FC9">
            <w:pPr>
              <w:jc w:val="center"/>
            </w:pPr>
            <w:r w:rsidRPr="001D01FC">
              <w:rPr>
                <w:sz w:val="20"/>
                <w:szCs w:val="20"/>
              </w:rPr>
              <w:t>0</w:t>
            </w:r>
          </w:p>
        </w:tc>
        <w:tc>
          <w:tcPr>
            <w:tcW w:w="383" w:type="pct"/>
          </w:tcPr>
          <w:p w14:paraId="18D529EC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44B60F89" w14:textId="0AF6BA51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2</w:t>
            </w:r>
          </w:p>
        </w:tc>
        <w:tc>
          <w:tcPr>
            <w:tcW w:w="385" w:type="pct"/>
          </w:tcPr>
          <w:p w14:paraId="177EDB94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78BA8A50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27591F31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210E65A8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405EA31E" w14:textId="5D66DEE0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30</w:t>
            </w:r>
          </w:p>
        </w:tc>
        <w:tc>
          <w:tcPr>
            <w:tcW w:w="385" w:type="pct"/>
          </w:tcPr>
          <w:p w14:paraId="09A47B83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</w:tcPr>
          <w:p w14:paraId="0622FA41" w14:textId="77777777" w:rsidR="00607FC9" w:rsidRPr="00E622B6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</w:tr>
      <w:tr w:rsidR="00607FC9" w14:paraId="643E88E6" w14:textId="77777777" w:rsidTr="00576E25">
        <w:tc>
          <w:tcPr>
            <w:tcW w:w="770" w:type="pct"/>
          </w:tcPr>
          <w:p w14:paraId="70FA1B8B" w14:textId="77777777" w:rsidR="00607FC9" w:rsidRPr="00E622B6" w:rsidRDefault="00607FC9" w:rsidP="00607F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732" w:type="pct"/>
            <w:vAlign w:val="center"/>
          </w:tcPr>
          <w:p w14:paraId="45FF8D5F" w14:textId="77777777" w:rsidR="00607FC9" w:rsidRPr="001D01FC" w:rsidRDefault="00607FC9" w:rsidP="00607FC9">
            <w:pPr>
              <w:jc w:val="center"/>
            </w:pPr>
            <w:r w:rsidRPr="001D01FC">
              <w:rPr>
                <w:sz w:val="20"/>
                <w:szCs w:val="20"/>
              </w:rPr>
              <w:t>0</w:t>
            </w:r>
          </w:p>
        </w:tc>
        <w:tc>
          <w:tcPr>
            <w:tcW w:w="383" w:type="pct"/>
          </w:tcPr>
          <w:p w14:paraId="77DF424F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4AFFD7DF" w14:textId="2E08A050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2</w:t>
            </w:r>
          </w:p>
        </w:tc>
        <w:tc>
          <w:tcPr>
            <w:tcW w:w="385" w:type="pct"/>
          </w:tcPr>
          <w:p w14:paraId="54095390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04D79515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14:paraId="5D7EEAF8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14:paraId="6909099A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14:paraId="1AC24D29" w14:textId="5AC02F7D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  <w:r w:rsidRPr="001D01FC">
              <w:rPr>
                <w:sz w:val="20"/>
                <w:szCs w:val="20"/>
              </w:rPr>
              <w:t>30</w:t>
            </w:r>
          </w:p>
        </w:tc>
        <w:tc>
          <w:tcPr>
            <w:tcW w:w="385" w:type="pct"/>
          </w:tcPr>
          <w:p w14:paraId="2B16ED2C" w14:textId="77777777" w:rsidR="00607FC9" w:rsidRPr="001D01FC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</w:tcPr>
          <w:p w14:paraId="29956B35" w14:textId="77777777" w:rsidR="00607FC9" w:rsidRPr="00E622B6" w:rsidRDefault="00607FC9" w:rsidP="00607FC9">
            <w:pPr>
              <w:jc w:val="center"/>
              <w:rPr>
                <w:sz w:val="20"/>
                <w:szCs w:val="20"/>
              </w:rPr>
            </w:pPr>
          </w:p>
        </w:tc>
      </w:tr>
      <w:tr w:rsidR="00607FC9" w:rsidRPr="00A1596B" w14:paraId="5D02843E" w14:textId="77777777" w:rsidTr="00A25EE3">
        <w:trPr>
          <w:cantSplit/>
          <w:trHeight w:val="320"/>
        </w:trPr>
        <w:tc>
          <w:tcPr>
            <w:tcW w:w="3194" w:type="pct"/>
            <w:gridSpan w:val="7"/>
            <w:shd w:val="clear" w:color="auto" w:fill="D9D9D9"/>
            <w:vAlign w:val="center"/>
          </w:tcPr>
          <w:p w14:paraId="4E16C5AE" w14:textId="77777777" w:rsidR="00607FC9" w:rsidRPr="00A1596B" w:rsidRDefault="00607FC9" w:rsidP="00607FC9">
            <w:pPr>
              <w:jc w:val="center"/>
              <w:rPr>
                <w:b/>
                <w:sz w:val="20"/>
                <w:szCs w:val="20"/>
              </w:rPr>
            </w:pPr>
            <w:r w:rsidRPr="00A1596B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1806" w:type="pct"/>
            <w:gridSpan w:val="4"/>
            <w:vAlign w:val="center"/>
          </w:tcPr>
          <w:p w14:paraId="5AAA9427" w14:textId="5AACEC44" w:rsidR="00607FC9" w:rsidRPr="00A1596B" w:rsidRDefault="00607FC9" w:rsidP="00607FC9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90</w:t>
            </w:r>
          </w:p>
        </w:tc>
      </w:tr>
    </w:tbl>
    <w:p w14:paraId="449823D4" w14:textId="77777777" w:rsidR="00D2048D" w:rsidRDefault="00D2048D" w:rsidP="008E235C">
      <w:pPr>
        <w:rPr>
          <w:szCs w:val="20"/>
        </w:rPr>
      </w:pPr>
    </w:p>
    <w:p w14:paraId="1BA345AC" w14:textId="77777777" w:rsidR="00D2048D" w:rsidRPr="00E622B6" w:rsidRDefault="00D2048D" w:rsidP="00EA79E1">
      <w:pPr>
        <w:pStyle w:val="Nagwek1"/>
        <w:jc w:val="both"/>
        <w:rPr>
          <w:rFonts w:ascii="Times New Roman" w:hAnsi="Times New Roman"/>
          <w:bCs/>
          <w:kern w:val="0"/>
          <w:sz w:val="22"/>
          <w:szCs w:val="22"/>
        </w:rPr>
      </w:pPr>
      <w:r w:rsidRPr="00E622B6">
        <w:rPr>
          <w:rFonts w:ascii="Times New Roman" w:hAnsi="Times New Roman"/>
          <w:bCs/>
          <w:kern w:val="0"/>
          <w:sz w:val="22"/>
          <w:szCs w:val="22"/>
        </w:rPr>
        <w:t>Wymagania wstępne w zakresie wiedzy, umiejętności i innych kompetencji (jeśli dot. przedmiotu)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104"/>
      </w:tblGrid>
      <w:tr w:rsidR="009C2112" w:rsidRPr="00E622B6" w14:paraId="3A8E5515" w14:textId="77777777" w:rsidTr="009C2112">
        <w:tc>
          <w:tcPr>
            <w:tcW w:w="534" w:type="dxa"/>
          </w:tcPr>
          <w:p w14:paraId="61B4A02A" w14:textId="77777777" w:rsidR="009C2112" w:rsidRPr="00E622B6" w:rsidRDefault="009C2112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69714C70" w14:textId="77777777" w:rsidR="009C2112" w:rsidRPr="00910A28" w:rsidRDefault="009C2112" w:rsidP="00600D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przeciwwskazań </w:t>
            </w:r>
            <w:r w:rsidR="00600D79">
              <w:rPr>
                <w:sz w:val="22"/>
                <w:szCs w:val="22"/>
              </w:rPr>
              <w:t xml:space="preserve">lekarskich </w:t>
            </w:r>
            <w:r>
              <w:rPr>
                <w:sz w:val="22"/>
                <w:szCs w:val="22"/>
              </w:rPr>
              <w:t>do wykonywania wysiłku fizycznego. Właściwy stan zdrowia.</w:t>
            </w:r>
          </w:p>
        </w:tc>
      </w:tr>
      <w:tr w:rsidR="009C2112" w:rsidRPr="00E622B6" w14:paraId="59CD3945" w14:textId="77777777" w:rsidTr="009C2112">
        <w:tc>
          <w:tcPr>
            <w:tcW w:w="534" w:type="dxa"/>
          </w:tcPr>
          <w:p w14:paraId="0162CBCB" w14:textId="77777777" w:rsidR="009C2112" w:rsidRPr="00E622B6" w:rsidRDefault="009C2112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4630D0F6" w14:textId="77777777" w:rsidR="009C2112" w:rsidRPr="00910A28" w:rsidRDefault="009C2112" w:rsidP="00122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Odpowiedni strój sportowy, właściwy dla danej dyscypliny sportowej.</w:t>
            </w:r>
          </w:p>
        </w:tc>
      </w:tr>
    </w:tbl>
    <w:p w14:paraId="311AF172" w14:textId="77777777" w:rsidR="00D2048D" w:rsidRDefault="00D2048D" w:rsidP="00593FC0">
      <w:pPr>
        <w:rPr>
          <w:sz w:val="22"/>
          <w:szCs w:val="22"/>
        </w:rPr>
      </w:pPr>
    </w:p>
    <w:p w14:paraId="71AD7309" w14:textId="77777777" w:rsidR="00FC2CC7" w:rsidRPr="00E622B6" w:rsidRDefault="00FC2CC7" w:rsidP="00593FC0">
      <w:pPr>
        <w:rPr>
          <w:sz w:val="22"/>
          <w:szCs w:val="22"/>
        </w:rPr>
      </w:pPr>
    </w:p>
    <w:p w14:paraId="26230B32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104"/>
      </w:tblGrid>
      <w:tr w:rsidR="00D2048D" w:rsidRPr="00E622B6" w14:paraId="3B93D645" w14:textId="77777777" w:rsidTr="00910A28">
        <w:tc>
          <w:tcPr>
            <w:tcW w:w="534" w:type="dxa"/>
          </w:tcPr>
          <w:p w14:paraId="2971386F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778EC7CC" w14:textId="77777777" w:rsidR="00D2048D" w:rsidRPr="00E622B6" w:rsidRDefault="00576E25" w:rsidP="00600D79">
            <w:pPr>
              <w:rPr>
                <w:sz w:val="22"/>
                <w:szCs w:val="22"/>
              </w:rPr>
            </w:pPr>
            <w:r>
              <w:rPr>
                <w:sz w:val="22"/>
              </w:rPr>
              <w:t xml:space="preserve">Nauczenie </w:t>
            </w:r>
            <w:r w:rsidR="00FF5E5A">
              <w:rPr>
                <w:sz w:val="22"/>
              </w:rPr>
              <w:t>studenta prawidłowej</w:t>
            </w:r>
            <w:r>
              <w:rPr>
                <w:sz w:val="22"/>
              </w:rPr>
              <w:t xml:space="preserve"> technik</w:t>
            </w:r>
            <w:r w:rsidR="00FF5E5A">
              <w:rPr>
                <w:sz w:val="22"/>
              </w:rPr>
              <w:t>i</w:t>
            </w:r>
            <w:r>
              <w:rPr>
                <w:sz w:val="22"/>
              </w:rPr>
              <w:t xml:space="preserve"> poszc</w:t>
            </w:r>
            <w:r w:rsidR="00701D44">
              <w:rPr>
                <w:sz w:val="22"/>
              </w:rPr>
              <w:t>zególnych stylów pływackich,</w:t>
            </w:r>
            <w:r>
              <w:rPr>
                <w:sz w:val="22"/>
              </w:rPr>
              <w:t xml:space="preserve"> </w:t>
            </w:r>
            <w:r w:rsidR="00600D79">
              <w:rPr>
                <w:sz w:val="22"/>
              </w:rPr>
              <w:t xml:space="preserve">skoków startowych, </w:t>
            </w:r>
            <w:r w:rsidR="0097342B">
              <w:rPr>
                <w:sz w:val="22"/>
              </w:rPr>
              <w:t>nawrotów pływackich</w:t>
            </w:r>
            <w:r w:rsidR="00600D79">
              <w:rPr>
                <w:sz w:val="22"/>
              </w:rPr>
              <w:t xml:space="preserve"> oraz wybranych elementów ratownictwa wodnego.</w:t>
            </w:r>
          </w:p>
        </w:tc>
      </w:tr>
      <w:tr w:rsidR="00D2048D" w:rsidRPr="00E622B6" w14:paraId="662804FE" w14:textId="77777777" w:rsidTr="00910A28">
        <w:tc>
          <w:tcPr>
            <w:tcW w:w="534" w:type="dxa"/>
          </w:tcPr>
          <w:p w14:paraId="318FE3F8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78295ED5" w14:textId="77777777" w:rsidR="00D2048D" w:rsidRPr="00E622B6" w:rsidRDefault="00576E25" w:rsidP="0097342B">
            <w:pPr>
              <w:rPr>
                <w:sz w:val="22"/>
                <w:szCs w:val="22"/>
              </w:rPr>
            </w:pPr>
            <w:r>
              <w:rPr>
                <w:sz w:val="22"/>
              </w:rPr>
              <w:t>Kształtowanie właściwej postawy wobec kultury fizycznej, postaw pro</w:t>
            </w:r>
            <w:r w:rsidR="0097342B">
              <w:rPr>
                <w:sz w:val="22"/>
              </w:rPr>
              <w:t xml:space="preserve">zdrowotnych, higienicznych oraz </w:t>
            </w:r>
            <w:r>
              <w:rPr>
                <w:sz w:val="22"/>
              </w:rPr>
              <w:t>właściwych nawyków żywieniowych</w:t>
            </w:r>
            <w:r w:rsidR="0097342B">
              <w:rPr>
                <w:sz w:val="22"/>
              </w:rPr>
              <w:t>.</w:t>
            </w:r>
          </w:p>
        </w:tc>
      </w:tr>
      <w:tr w:rsidR="00576E25" w:rsidRPr="00E622B6" w14:paraId="60B2C356" w14:textId="77777777" w:rsidTr="00910A28">
        <w:tc>
          <w:tcPr>
            <w:tcW w:w="534" w:type="dxa"/>
          </w:tcPr>
          <w:p w14:paraId="2854689B" w14:textId="77777777" w:rsidR="00576E25" w:rsidRPr="00E622B6" w:rsidRDefault="00576E25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14:paraId="493DBE1A" w14:textId="77777777" w:rsidR="00576E25" w:rsidRPr="00E622B6" w:rsidRDefault="00576E25" w:rsidP="00593FC0">
            <w:pPr>
              <w:rPr>
                <w:sz w:val="22"/>
                <w:szCs w:val="22"/>
              </w:rPr>
            </w:pPr>
            <w:r>
              <w:rPr>
                <w:sz w:val="22"/>
              </w:rPr>
              <w:t>Wyposażenie studenta w wiedzę i umiej</w:t>
            </w:r>
            <w:r w:rsidR="0097342B">
              <w:rPr>
                <w:sz w:val="22"/>
              </w:rPr>
              <w:t xml:space="preserve">ętności pozwalające na czynne, </w:t>
            </w:r>
            <w:r>
              <w:rPr>
                <w:sz w:val="22"/>
              </w:rPr>
              <w:t>aktywne</w:t>
            </w:r>
            <w:r w:rsidR="0097342B">
              <w:rPr>
                <w:sz w:val="22"/>
              </w:rPr>
              <w:t xml:space="preserve">, </w:t>
            </w:r>
            <w:r w:rsidR="0097342B">
              <w:rPr>
                <w:sz w:val="22"/>
              </w:rPr>
              <w:br/>
              <w:t>bezpieczne i zdrowe</w:t>
            </w:r>
            <w:r>
              <w:rPr>
                <w:sz w:val="22"/>
              </w:rPr>
              <w:t xml:space="preserve"> uprawianie rekreacji ruchowej w trakcie studiów oraz po ich zakończeniu.</w:t>
            </w:r>
          </w:p>
        </w:tc>
      </w:tr>
    </w:tbl>
    <w:p w14:paraId="29289709" w14:textId="71E7B68E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A7492C">
        <w:rPr>
          <w:sz w:val="22"/>
          <w:szCs w:val="22"/>
        </w:rPr>
        <w:t>uczenia się</w:t>
      </w:r>
      <w:r w:rsidRPr="00E622B6">
        <w:rPr>
          <w:sz w:val="22"/>
          <w:szCs w:val="22"/>
        </w:rPr>
        <w:t xml:space="preserve"> dla całego przedmiotu (EKP) – po zakończeniu cyklu kształcenia: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0"/>
        <w:gridCol w:w="6493"/>
        <w:gridCol w:w="1951"/>
      </w:tblGrid>
      <w:tr w:rsidR="00D2048D" w:rsidRPr="00E622B6" w14:paraId="29645378" w14:textId="77777777" w:rsidTr="00593FC0">
        <w:tc>
          <w:tcPr>
            <w:tcW w:w="654" w:type="pct"/>
            <w:shd w:val="clear" w:color="auto" w:fill="D9D9D9"/>
          </w:tcPr>
          <w:p w14:paraId="1536F8C2" w14:textId="77777777" w:rsidR="00D2048D" w:rsidRPr="00E622B6" w:rsidRDefault="00D2048D" w:rsidP="00823A3A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342" w:type="pct"/>
            <w:shd w:val="clear" w:color="auto" w:fill="D9D9D9"/>
          </w:tcPr>
          <w:p w14:paraId="78F1DEB3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1004" w:type="pct"/>
            <w:shd w:val="clear" w:color="auto" w:fill="D9D9D9"/>
          </w:tcPr>
          <w:p w14:paraId="71F96A04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0865185D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kierunkowych efektów kształcenia</w:t>
            </w:r>
          </w:p>
        </w:tc>
      </w:tr>
      <w:tr w:rsidR="00576E25" w:rsidRPr="00E622B6" w14:paraId="6C834705" w14:textId="77777777" w:rsidTr="00A849BD">
        <w:tc>
          <w:tcPr>
            <w:tcW w:w="654" w:type="pct"/>
          </w:tcPr>
          <w:p w14:paraId="08E2F877" w14:textId="4502FF5E" w:rsidR="00576E25" w:rsidRPr="00E622B6" w:rsidRDefault="00EC4FE2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1</w:t>
            </w:r>
          </w:p>
        </w:tc>
        <w:tc>
          <w:tcPr>
            <w:tcW w:w="3342" w:type="pct"/>
          </w:tcPr>
          <w:p w14:paraId="0662A6DB" w14:textId="77777777" w:rsidR="00576E25" w:rsidRPr="003374FC" w:rsidRDefault="00576E25" w:rsidP="00BE7114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Rozpoznaje, zna, opisuje i d</w:t>
            </w:r>
            <w:r w:rsidR="00BE7114">
              <w:rPr>
                <w:sz w:val="22"/>
                <w:szCs w:val="20"/>
              </w:rPr>
              <w:t xml:space="preserve">emonstruje podstawowe ćwiczenia </w:t>
            </w:r>
            <w:r>
              <w:rPr>
                <w:sz w:val="22"/>
                <w:szCs w:val="20"/>
              </w:rPr>
              <w:t>oswajające z wodą</w:t>
            </w:r>
            <w:r w:rsidR="00FF5E5A">
              <w:rPr>
                <w:sz w:val="22"/>
                <w:szCs w:val="20"/>
              </w:rPr>
              <w:t>, oddechowe i wypornościowe.</w:t>
            </w:r>
          </w:p>
        </w:tc>
        <w:tc>
          <w:tcPr>
            <w:tcW w:w="1004" w:type="pct"/>
          </w:tcPr>
          <w:p w14:paraId="2A0CBA36" w14:textId="636372AF" w:rsidR="00A94FD3" w:rsidRDefault="00A94FD3" w:rsidP="008E235C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37C76A9E" w14:textId="4B30CBF1" w:rsidR="00FD105A" w:rsidRPr="0079444A" w:rsidRDefault="00617C52" w:rsidP="008E235C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11A7C6D3" w14:textId="78520CE8" w:rsidR="0079444A" w:rsidRPr="00D12C1F" w:rsidRDefault="0079444A" w:rsidP="008E235C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  <w:tr w:rsidR="0079444A" w:rsidRPr="00E622B6" w14:paraId="7143415E" w14:textId="77777777" w:rsidTr="00A849BD">
        <w:tc>
          <w:tcPr>
            <w:tcW w:w="654" w:type="pct"/>
          </w:tcPr>
          <w:p w14:paraId="034877C4" w14:textId="79C8D859" w:rsidR="0079444A" w:rsidRPr="00E622B6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2</w:t>
            </w:r>
          </w:p>
        </w:tc>
        <w:tc>
          <w:tcPr>
            <w:tcW w:w="3342" w:type="pct"/>
          </w:tcPr>
          <w:p w14:paraId="0E2751E1" w14:textId="77777777" w:rsidR="0079444A" w:rsidRPr="003374FC" w:rsidRDefault="0079444A" w:rsidP="0079444A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Zna prawidłowe i zwyczajowe nazwy wszystkich stylów pływackich. </w:t>
            </w:r>
            <w:r w:rsidRPr="003E027A">
              <w:rPr>
                <w:sz w:val="22"/>
                <w:szCs w:val="22"/>
              </w:rPr>
              <w:t>Zna</w:t>
            </w:r>
            <w:r>
              <w:rPr>
                <w:sz w:val="22"/>
                <w:szCs w:val="22"/>
              </w:rPr>
              <w:t xml:space="preserve"> ich</w:t>
            </w:r>
            <w:r w:rsidRPr="003E027A">
              <w:rPr>
                <w:sz w:val="22"/>
                <w:szCs w:val="22"/>
              </w:rPr>
              <w:t xml:space="preserve"> technikę</w:t>
            </w:r>
            <w:r>
              <w:rPr>
                <w:sz w:val="22"/>
                <w:szCs w:val="22"/>
              </w:rPr>
              <w:t xml:space="preserve"> oraz </w:t>
            </w:r>
            <w:r w:rsidRPr="003E027A">
              <w:rPr>
                <w:sz w:val="22"/>
                <w:szCs w:val="22"/>
              </w:rPr>
              <w:t>potrafi ją scharakteryzować</w:t>
            </w:r>
            <w:r>
              <w:rPr>
                <w:sz w:val="22"/>
                <w:szCs w:val="22"/>
              </w:rPr>
              <w:t xml:space="preserve"> i zademonstrować.</w:t>
            </w:r>
          </w:p>
        </w:tc>
        <w:tc>
          <w:tcPr>
            <w:tcW w:w="1004" w:type="pct"/>
          </w:tcPr>
          <w:p w14:paraId="57C95E66" w14:textId="77777777" w:rsidR="00A94FD3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63375CE6" w14:textId="77777777" w:rsidR="00A94FD3" w:rsidRPr="0079444A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157CD6A5" w14:textId="5DF3C855" w:rsidR="0079444A" w:rsidRPr="00D12C1F" w:rsidRDefault="00A94FD3" w:rsidP="00A94FD3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  <w:tr w:rsidR="0079444A" w:rsidRPr="00E622B6" w14:paraId="1A7E9EDB" w14:textId="77777777" w:rsidTr="00A849BD">
        <w:tc>
          <w:tcPr>
            <w:tcW w:w="654" w:type="pct"/>
          </w:tcPr>
          <w:p w14:paraId="3C2FB3A7" w14:textId="3D4A089B" w:rsidR="0079444A" w:rsidRPr="00E622B6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3</w:t>
            </w:r>
          </w:p>
        </w:tc>
        <w:tc>
          <w:tcPr>
            <w:tcW w:w="3342" w:type="pct"/>
          </w:tcPr>
          <w:p w14:paraId="0D0BD4EE" w14:textId="77777777" w:rsidR="0079444A" w:rsidRDefault="0079444A" w:rsidP="0079444A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Potrafi przepłynąć określony dystans poszczególnymi stylami pływackimi. Zna, opisuje i demonstruje wybrane nawroty pływackie.</w:t>
            </w:r>
          </w:p>
        </w:tc>
        <w:tc>
          <w:tcPr>
            <w:tcW w:w="1004" w:type="pct"/>
          </w:tcPr>
          <w:p w14:paraId="6CA06A68" w14:textId="77777777" w:rsidR="00A94FD3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611F0480" w14:textId="77777777" w:rsidR="00A94FD3" w:rsidRPr="0079444A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4DDFB70F" w14:textId="7DFC91EA" w:rsidR="0079444A" w:rsidRPr="00D12C1F" w:rsidRDefault="00A94FD3" w:rsidP="00A94FD3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  <w:tr w:rsidR="0079444A" w:rsidRPr="00E622B6" w14:paraId="742BC423" w14:textId="77777777" w:rsidTr="00A849BD">
        <w:tc>
          <w:tcPr>
            <w:tcW w:w="654" w:type="pct"/>
          </w:tcPr>
          <w:p w14:paraId="06A0FA53" w14:textId="026A4E19" w:rsidR="0079444A" w:rsidRPr="00E622B6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4</w:t>
            </w:r>
          </w:p>
        </w:tc>
        <w:tc>
          <w:tcPr>
            <w:tcW w:w="3342" w:type="pct"/>
          </w:tcPr>
          <w:p w14:paraId="68AFEF8F" w14:textId="77777777" w:rsidR="0079444A" w:rsidRPr="003E027A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0"/>
              </w:rPr>
              <w:t xml:space="preserve">Zna, opisuje i demonstruje różne rodzaje skoków startowych. </w:t>
            </w:r>
            <w:r>
              <w:rPr>
                <w:sz w:val="22"/>
                <w:szCs w:val="20"/>
              </w:rPr>
              <w:br/>
            </w:r>
            <w:r>
              <w:rPr>
                <w:sz w:val="22"/>
                <w:szCs w:val="22"/>
              </w:rPr>
              <w:t>Potrafi wykonać prawidłowy skok startowy.</w:t>
            </w:r>
          </w:p>
        </w:tc>
        <w:tc>
          <w:tcPr>
            <w:tcW w:w="1004" w:type="pct"/>
          </w:tcPr>
          <w:p w14:paraId="54AC4518" w14:textId="77777777" w:rsidR="00A94FD3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6FE37FCF" w14:textId="77777777" w:rsidR="00A94FD3" w:rsidRPr="0079444A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40861DA3" w14:textId="05AB1D17" w:rsidR="0079444A" w:rsidRPr="00D12C1F" w:rsidRDefault="00A94FD3" w:rsidP="00A94FD3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  <w:tr w:rsidR="0079444A" w:rsidRPr="00E622B6" w14:paraId="41EF7259" w14:textId="77777777" w:rsidTr="00A849BD">
        <w:tc>
          <w:tcPr>
            <w:tcW w:w="654" w:type="pct"/>
          </w:tcPr>
          <w:p w14:paraId="4E106F52" w14:textId="606C373F" w:rsidR="0079444A" w:rsidRPr="00E622B6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5</w:t>
            </w:r>
          </w:p>
        </w:tc>
        <w:tc>
          <w:tcPr>
            <w:tcW w:w="3342" w:type="pct"/>
          </w:tcPr>
          <w:p w14:paraId="678B7953" w14:textId="77777777" w:rsidR="0079444A" w:rsidRPr="003374FC" w:rsidRDefault="0079444A" w:rsidP="0079444A">
            <w:pPr>
              <w:rPr>
                <w:sz w:val="22"/>
                <w:szCs w:val="20"/>
              </w:rPr>
            </w:pPr>
            <w:r w:rsidRPr="003E027A">
              <w:rPr>
                <w:sz w:val="22"/>
                <w:szCs w:val="22"/>
              </w:rPr>
              <w:t>Potrafi opisać i wykonać podstawowe techniki rato</w:t>
            </w:r>
            <w:r>
              <w:rPr>
                <w:sz w:val="22"/>
                <w:szCs w:val="22"/>
              </w:rPr>
              <w:t>w</w:t>
            </w:r>
            <w:r w:rsidRPr="003E027A">
              <w:rPr>
                <w:sz w:val="22"/>
                <w:szCs w:val="22"/>
              </w:rPr>
              <w:t>nicze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04" w:type="pct"/>
          </w:tcPr>
          <w:p w14:paraId="0EC989BC" w14:textId="77777777" w:rsidR="00A94FD3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64B59B2E" w14:textId="77777777" w:rsidR="00A94FD3" w:rsidRPr="0079444A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6CBA4B81" w14:textId="260F2228" w:rsidR="0079444A" w:rsidRPr="00D12C1F" w:rsidRDefault="00A94FD3" w:rsidP="00A94FD3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  <w:tr w:rsidR="0079444A" w:rsidRPr="00E622B6" w14:paraId="58B0C3CE" w14:textId="77777777" w:rsidTr="00A849BD">
        <w:tc>
          <w:tcPr>
            <w:tcW w:w="654" w:type="pct"/>
          </w:tcPr>
          <w:p w14:paraId="1A029C1F" w14:textId="513AC5C2" w:rsidR="0079444A" w:rsidRPr="00E622B6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6</w:t>
            </w:r>
          </w:p>
        </w:tc>
        <w:tc>
          <w:tcPr>
            <w:tcW w:w="3342" w:type="pct"/>
          </w:tcPr>
          <w:p w14:paraId="712C184B" w14:textId="77777777" w:rsidR="0079444A" w:rsidRPr="003E027A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podstawowe zagadnienia związane z ruchem olimpijskim. Zna zarys historii pływania i kierunki ewolucji stylów pływackich.</w:t>
            </w:r>
          </w:p>
        </w:tc>
        <w:tc>
          <w:tcPr>
            <w:tcW w:w="1004" w:type="pct"/>
          </w:tcPr>
          <w:p w14:paraId="05C11C82" w14:textId="77777777" w:rsidR="00A94FD3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5C6F5143" w14:textId="77777777" w:rsidR="00A94FD3" w:rsidRPr="0079444A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43ACD694" w14:textId="358D4D5C" w:rsidR="0079444A" w:rsidRPr="00D12C1F" w:rsidRDefault="00A94FD3" w:rsidP="00A94FD3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  <w:tr w:rsidR="0079444A" w:rsidRPr="00E622B6" w14:paraId="11F2CE63" w14:textId="77777777" w:rsidTr="00A849BD">
        <w:tc>
          <w:tcPr>
            <w:tcW w:w="654" w:type="pct"/>
          </w:tcPr>
          <w:p w14:paraId="1054A016" w14:textId="4D68281E" w:rsidR="0079444A" w:rsidRPr="00E622B6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7</w:t>
            </w:r>
          </w:p>
        </w:tc>
        <w:tc>
          <w:tcPr>
            <w:tcW w:w="3342" w:type="pct"/>
          </w:tcPr>
          <w:p w14:paraId="198E3533" w14:textId="77777777" w:rsidR="0079444A" w:rsidRPr="003E027A" w:rsidRDefault="0079444A" w:rsidP="0079444A">
            <w:pPr>
              <w:rPr>
                <w:sz w:val="22"/>
                <w:szCs w:val="22"/>
              </w:rPr>
            </w:pPr>
            <w:r w:rsidRPr="003E027A">
              <w:rPr>
                <w:sz w:val="22"/>
                <w:szCs w:val="22"/>
              </w:rPr>
              <w:t>Ma świadomość stanu swoich umiejętności pływackich</w:t>
            </w:r>
            <w:r>
              <w:rPr>
                <w:sz w:val="22"/>
                <w:szCs w:val="22"/>
              </w:rPr>
              <w:t xml:space="preserve">, </w:t>
            </w:r>
            <w:r w:rsidRPr="003E027A">
              <w:rPr>
                <w:sz w:val="22"/>
                <w:szCs w:val="22"/>
              </w:rPr>
              <w:t xml:space="preserve">dokonuje </w:t>
            </w:r>
            <w:r>
              <w:rPr>
                <w:sz w:val="22"/>
                <w:szCs w:val="22"/>
              </w:rPr>
              <w:t xml:space="preserve">ich </w:t>
            </w:r>
            <w:r w:rsidRPr="003E027A">
              <w:rPr>
                <w:sz w:val="22"/>
                <w:szCs w:val="22"/>
              </w:rPr>
              <w:t>oceny w świetle stawianych wymagań</w:t>
            </w:r>
            <w:r>
              <w:rPr>
                <w:sz w:val="22"/>
                <w:szCs w:val="22"/>
              </w:rPr>
              <w:t>. D</w:t>
            </w:r>
            <w:r w:rsidRPr="00416A0F">
              <w:rPr>
                <w:sz w:val="22"/>
                <w:szCs w:val="22"/>
              </w:rPr>
              <w:t>ocenia fakt posiadania umiejętności wykonywania skutecznych technik ratowniczych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04" w:type="pct"/>
          </w:tcPr>
          <w:p w14:paraId="372C448E" w14:textId="77777777" w:rsidR="00A94FD3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384EDC18" w14:textId="77777777" w:rsidR="00A94FD3" w:rsidRPr="0079444A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7F9BAAC2" w14:textId="445E5CC2" w:rsidR="0079444A" w:rsidRPr="00D12C1F" w:rsidRDefault="00A94FD3" w:rsidP="00A94FD3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  <w:tr w:rsidR="0079444A" w:rsidRPr="00E622B6" w14:paraId="0E6B97F7" w14:textId="77777777" w:rsidTr="00A849BD">
        <w:tc>
          <w:tcPr>
            <w:tcW w:w="654" w:type="pct"/>
          </w:tcPr>
          <w:p w14:paraId="2AE473D3" w14:textId="57E62E79" w:rsidR="0079444A" w:rsidRPr="00E622B6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EP8</w:t>
            </w:r>
          </w:p>
        </w:tc>
        <w:tc>
          <w:tcPr>
            <w:tcW w:w="3342" w:type="pct"/>
          </w:tcPr>
          <w:p w14:paraId="193C208C" w14:textId="77777777" w:rsidR="0079444A" w:rsidRPr="003E027A" w:rsidRDefault="0079444A" w:rsidP="0079444A">
            <w:pPr>
              <w:rPr>
                <w:sz w:val="22"/>
                <w:szCs w:val="22"/>
              </w:rPr>
            </w:pPr>
            <w:r>
              <w:rPr>
                <w:sz w:val="22"/>
                <w:szCs w:val="20"/>
              </w:rPr>
              <w:t>Zna i wykorzystuje w praktyce zagadnienia związane z fizjologią wysiłku fizycznego, wydolnością organizmu i podstawami treningu sportowego. Docenia pozytywny wpływ pływania na ciało człowieka.</w:t>
            </w:r>
          </w:p>
        </w:tc>
        <w:tc>
          <w:tcPr>
            <w:tcW w:w="1004" w:type="pct"/>
          </w:tcPr>
          <w:p w14:paraId="3D949C1E" w14:textId="77777777" w:rsidR="00A94FD3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</w:t>
            </w:r>
            <w:r>
              <w:rPr>
                <w:sz w:val="22"/>
                <w:szCs w:val="22"/>
              </w:rPr>
              <w:t>1</w:t>
            </w:r>
          </w:p>
          <w:p w14:paraId="0935FD40" w14:textId="77777777" w:rsidR="00A94FD3" w:rsidRPr="0079444A" w:rsidRDefault="00A94FD3" w:rsidP="00A94FD3">
            <w:pPr>
              <w:rPr>
                <w:sz w:val="22"/>
                <w:szCs w:val="22"/>
              </w:rPr>
            </w:pPr>
            <w:r w:rsidRPr="0079444A">
              <w:rPr>
                <w:sz w:val="22"/>
                <w:szCs w:val="22"/>
              </w:rPr>
              <w:t>P6S_K06</w:t>
            </w:r>
          </w:p>
          <w:p w14:paraId="32B96BDC" w14:textId="77412543" w:rsidR="0079444A" w:rsidRPr="00D12C1F" w:rsidRDefault="00A94FD3" w:rsidP="00A94FD3">
            <w:pPr>
              <w:rPr>
                <w:sz w:val="22"/>
                <w:szCs w:val="22"/>
                <w:highlight w:val="yellow"/>
              </w:rPr>
            </w:pPr>
            <w:r w:rsidRPr="0079444A">
              <w:rPr>
                <w:sz w:val="22"/>
                <w:szCs w:val="22"/>
              </w:rPr>
              <w:t>P6S_U07</w:t>
            </w:r>
          </w:p>
        </w:tc>
      </w:tr>
    </w:tbl>
    <w:p w14:paraId="4554632B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Treści programowe:</w:t>
      </w:r>
    </w:p>
    <w:p w14:paraId="516D544B" w14:textId="77777777" w:rsidR="009D399E" w:rsidRDefault="009D399E" w:rsidP="00350F04">
      <w:pPr>
        <w:pStyle w:val="Nagwek4"/>
        <w:ind w:firstLine="0"/>
        <w:rPr>
          <w:sz w:val="22"/>
          <w:szCs w:val="22"/>
        </w:rPr>
      </w:pPr>
    </w:p>
    <w:p w14:paraId="6A479BC2" w14:textId="77777777" w:rsidR="00D2048D" w:rsidRDefault="00D2048D" w:rsidP="00350F04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>Semestr I</w:t>
      </w:r>
    </w:p>
    <w:tbl>
      <w:tblPr>
        <w:tblW w:w="507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5918"/>
        <w:gridCol w:w="565"/>
        <w:gridCol w:w="424"/>
        <w:gridCol w:w="571"/>
        <w:gridCol w:w="1275"/>
      </w:tblGrid>
      <w:tr w:rsidR="00D2048D" w:rsidRPr="00E622B6" w14:paraId="3DA29EE6" w14:textId="77777777" w:rsidTr="00576E25">
        <w:trPr>
          <w:cantSplit/>
          <w:trHeight w:hRule="exact" w:val="302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0482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0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D44DB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14:paraId="6D9757FA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0A87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BCEDC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5F3BA463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EKP dla </w:t>
            </w:r>
          </w:p>
          <w:p w14:paraId="0E1E5B56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3ED915A6" w14:textId="77777777" w:rsidTr="00576E25">
        <w:trPr>
          <w:cantSplit/>
          <w:trHeight w:hRule="exact" w:val="467"/>
        </w:trPr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C149" w14:textId="77777777"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0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DE4B" w14:textId="77777777"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B5BE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1356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B7DC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92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576E25" w:rsidRPr="00E622B6" w14:paraId="5E442248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4D49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40A" w14:textId="77777777" w:rsidR="00576E25" w:rsidRPr="00F03EE4" w:rsidRDefault="002E0ACF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>S</w:t>
            </w:r>
            <w:r w:rsidR="00576E25" w:rsidRPr="00F03EE4">
              <w:rPr>
                <w:sz w:val="22"/>
                <w:szCs w:val="22"/>
              </w:rPr>
              <w:t>iły działające na ciało pływaka poruszającego się w wodzie. Ćwiczenia oswajające z wodą</w:t>
            </w:r>
            <w:r w:rsidR="00167ED0">
              <w:rPr>
                <w:sz w:val="22"/>
                <w:szCs w:val="22"/>
              </w:rPr>
              <w:t>, oddechowe, wypornościowe.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E828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F5CF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F7A4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891" w14:textId="00661D20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1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214BF20E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BAA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3E19" w14:textId="77777777" w:rsidR="00576E25" w:rsidRPr="00F03EE4" w:rsidRDefault="002E0ACF" w:rsidP="004F3A68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Nauczanie </w:t>
            </w:r>
            <w:r w:rsidR="00576E25" w:rsidRPr="00F03EE4">
              <w:rPr>
                <w:sz w:val="22"/>
                <w:szCs w:val="22"/>
              </w:rPr>
              <w:t xml:space="preserve">pływania </w:t>
            </w:r>
            <w:r w:rsidR="004F3A68">
              <w:rPr>
                <w:sz w:val="22"/>
                <w:szCs w:val="22"/>
              </w:rPr>
              <w:t>stylem grzbietowym</w:t>
            </w:r>
            <w:r w:rsidR="00576E25" w:rsidRPr="00F03EE4">
              <w:rPr>
                <w:sz w:val="22"/>
                <w:szCs w:val="22"/>
              </w:rPr>
              <w:t xml:space="preserve"> - błędy w technice pracy nóg i ich eliminowanie</w:t>
            </w:r>
            <w:r w:rsidR="00167ED0">
              <w:rPr>
                <w:sz w:val="22"/>
                <w:szCs w:val="22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9F2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399E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3EC9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7D6F" w14:textId="7EA426EF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  <w:r w:rsidR="00A90968" w:rsidRPr="008A591B">
              <w:rPr>
                <w:sz w:val="20"/>
                <w:szCs w:val="20"/>
              </w:rPr>
              <w:t xml:space="preserve"> </w:t>
            </w:r>
          </w:p>
        </w:tc>
      </w:tr>
      <w:tr w:rsidR="00576E25" w:rsidRPr="00E622B6" w14:paraId="450DD5F1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7AF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A20B" w14:textId="77777777" w:rsidR="00576E25" w:rsidRPr="00F03EE4" w:rsidRDefault="002E0ACF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Nauczanie </w:t>
            </w:r>
            <w:r w:rsidR="00576E25" w:rsidRPr="00F03EE4">
              <w:rPr>
                <w:sz w:val="22"/>
                <w:szCs w:val="22"/>
              </w:rPr>
              <w:t xml:space="preserve">pływania </w:t>
            </w:r>
            <w:r w:rsidR="004F3A68">
              <w:rPr>
                <w:sz w:val="22"/>
                <w:szCs w:val="22"/>
              </w:rPr>
              <w:t>stylem grzbietowym</w:t>
            </w:r>
            <w:r w:rsidR="00576E25" w:rsidRPr="00F03EE4">
              <w:rPr>
                <w:sz w:val="22"/>
                <w:szCs w:val="22"/>
              </w:rPr>
              <w:t>, ćwiczenia w nauczaniu ruchów ramion - przy ścianie basenu, z pomocą partnera, liny, deski i samodzielnie leżąc w wodzie</w:t>
            </w:r>
            <w:r w:rsidR="00167ED0">
              <w:rPr>
                <w:sz w:val="22"/>
                <w:szCs w:val="22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85F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DF52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52AF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F431" w14:textId="420D23D3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0B3F03A1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5BC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634" w14:textId="77777777" w:rsidR="00576E25" w:rsidRPr="00F03EE4" w:rsidRDefault="002E0ACF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Nauczanie </w:t>
            </w:r>
            <w:r w:rsidR="00576E25" w:rsidRPr="00F03EE4">
              <w:rPr>
                <w:sz w:val="22"/>
                <w:szCs w:val="22"/>
              </w:rPr>
              <w:t xml:space="preserve">pływania stylem klasycznym, ćwiczenia w nauczaniu ruchów ramion na lądzie i w wodzie - stojąc, w marszu, </w:t>
            </w:r>
            <w:r w:rsidR="001A1B54">
              <w:rPr>
                <w:sz w:val="22"/>
                <w:szCs w:val="22"/>
              </w:rPr>
              <w:br/>
            </w:r>
            <w:r w:rsidR="00576E25" w:rsidRPr="00F03EE4">
              <w:rPr>
                <w:sz w:val="22"/>
                <w:szCs w:val="22"/>
              </w:rPr>
              <w:t>z partnerem, z deską i samodzielnie leżąc w wodzie</w:t>
            </w:r>
            <w:r w:rsidR="00167ED0">
              <w:rPr>
                <w:sz w:val="22"/>
                <w:szCs w:val="22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C89D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311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3975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25E1" w14:textId="50751AD0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50C29B79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7A1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A18D" w14:textId="77777777" w:rsidR="00576E25" w:rsidRPr="00F03EE4" w:rsidRDefault="002E0ACF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Nauczanie </w:t>
            </w:r>
            <w:r w:rsidR="00576E25" w:rsidRPr="00F03EE4">
              <w:rPr>
                <w:sz w:val="22"/>
                <w:szCs w:val="22"/>
              </w:rPr>
              <w:t xml:space="preserve">pływania stylem klasycznym, ćwiczenia w nauczaniu ruchów nóg na lądzie, w wodzie - stojąc, w leżeniu na grzbiecie </w:t>
            </w:r>
            <w:r w:rsidR="00CD1445">
              <w:rPr>
                <w:sz w:val="22"/>
                <w:szCs w:val="22"/>
              </w:rPr>
              <w:br/>
            </w:r>
            <w:r w:rsidR="00576E25" w:rsidRPr="00F03EE4">
              <w:rPr>
                <w:sz w:val="22"/>
                <w:szCs w:val="22"/>
              </w:rPr>
              <w:t>i piersiach przy ścianie, z deską i samodzielnie leżąc w wodzie</w:t>
            </w:r>
            <w:r w:rsidR="00167ED0">
              <w:rPr>
                <w:sz w:val="22"/>
                <w:szCs w:val="22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4B55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CB2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0B6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0ADC" w14:textId="4C4CF45D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79A59ACC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4D0B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1E7" w14:textId="77777777" w:rsidR="00576E25" w:rsidRPr="00F03EE4" w:rsidRDefault="002E0ACF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Ćwiczenia </w:t>
            </w:r>
            <w:r w:rsidR="00576E25" w:rsidRPr="00F03EE4">
              <w:rPr>
                <w:sz w:val="22"/>
                <w:szCs w:val="22"/>
              </w:rPr>
              <w:t>w nauczaniu koordynacji ruchów ramion, nóg i oddychania w pływaniu stylem klasycznym i grzbietowym - na lądzie i w wodzie</w:t>
            </w:r>
            <w:r w:rsidR="00167ED0">
              <w:rPr>
                <w:sz w:val="22"/>
                <w:szCs w:val="22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4BC5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77AB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51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B0F" w14:textId="45272A2D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2A832B06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7D5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CCF" w14:textId="77777777" w:rsidR="00576E25" w:rsidRPr="00F03EE4" w:rsidRDefault="002E0ACF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Ćwiczenia </w:t>
            </w:r>
            <w:r w:rsidR="00576E25" w:rsidRPr="00F03EE4">
              <w:rPr>
                <w:sz w:val="22"/>
                <w:szCs w:val="22"/>
              </w:rPr>
              <w:t xml:space="preserve">doskonalące koordynację ruchów ramion, </w:t>
            </w:r>
            <w:r w:rsidR="00CD1445">
              <w:rPr>
                <w:sz w:val="22"/>
                <w:szCs w:val="22"/>
              </w:rPr>
              <w:br/>
            </w:r>
            <w:r w:rsidR="00576E25" w:rsidRPr="00F03EE4">
              <w:rPr>
                <w:sz w:val="22"/>
                <w:szCs w:val="22"/>
              </w:rPr>
              <w:t>nóg i oddychania w stylu grzbietowym i klasycznym</w:t>
            </w:r>
            <w:r w:rsidR="00167ED0">
              <w:rPr>
                <w:sz w:val="22"/>
                <w:szCs w:val="22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049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DE79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ED5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A48" w14:textId="590507EB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21C92FC0" w14:textId="77777777" w:rsidTr="00576E25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7DF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C73" w14:textId="77777777" w:rsidR="00576E25" w:rsidRPr="00F03EE4" w:rsidRDefault="002E0ACF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Nauka </w:t>
            </w:r>
            <w:r w:rsidR="00576E25" w:rsidRPr="00F03EE4">
              <w:rPr>
                <w:sz w:val="22"/>
                <w:szCs w:val="22"/>
              </w:rPr>
              <w:t>skoku startowego ze słupka do wody</w:t>
            </w:r>
            <w:r w:rsidR="00167ED0">
              <w:rPr>
                <w:sz w:val="22"/>
                <w:szCs w:val="22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0896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300A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FC3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D6B1" w14:textId="0B77D2E5" w:rsidR="00576E25" w:rsidRPr="008A591B" w:rsidRDefault="00EC4FE2" w:rsidP="00A90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4</w:t>
            </w:r>
          </w:p>
        </w:tc>
      </w:tr>
    </w:tbl>
    <w:p w14:paraId="4382BF30" w14:textId="77777777" w:rsidR="009D399E" w:rsidRDefault="009D399E" w:rsidP="00350F04">
      <w:pPr>
        <w:pStyle w:val="Nagwek4"/>
        <w:ind w:firstLine="0"/>
        <w:rPr>
          <w:sz w:val="22"/>
          <w:szCs w:val="22"/>
          <w:lang w:val="en-US"/>
        </w:rPr>
      </w:pPr>
    </w:p>
    <w:p w14:paraId="7364BA35" w14:textId="1F0B9F21" w:rsidR="001D4ED7" w:rsidRPr="00EC4FE2" w:rsidRDefault="00D2048D" w:rsidP="00EC4FE2">
      <w:pPr>
        <w:pStyle w:val="Nagwek4"/>
        <w:ind w:firstLine="0"/>
        <w:rPr>
          <w:sz w:val="22"/>
          <w:szCs w:val="22"/>
          <w:lang w:val="en-US"/>
        </w:rPr>
      </w:pPr>
      <w:r w:rsidRPr="00E622B6">
        <w:rPr>
          <w:sz w:val="22"/>
          <w:szCs w:val="22"/>
          <w:lang w:val="en-US"/>
        </w:rPr>
        <w:t>Semestr II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4"/>
        <w:gridCol w:w="5907"/>
        <w:gridCol w:w="425"/>
        <w:gridCol w:w="423"/>
        <w:gridCol w:w="425"/>
        <w:gridCol w:w="1553"/>
      </w:tblGrid>
      <w:tr w:rsidR="00D2048D" w:rsidRPr="00E622B6" w14:paraId="66C0CC66" w14:textId="77777777" w:rsidTr="00576E25">
        <w:trPr>
          <w:cantSplit/>
        </w:trPr>
        <w:tc>
          <w:tcPr>
            <w:tcW w:w="483" w:type="pct"/>
            <w:vMerge w:val="restart"/>
          </w:tcPr>
          <w:p w14:paraId="7A486615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055" w:type="pct"/>
            <w:vMerge w:val="restart"/>
          </w:tcPr>
          <w:p w14:paraId="468123F2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</w:tc>
        <w:tc>
          <w:tcPr>
            <w:tcW w:w="658" w:type="pct"/>
            <w:gridSpan w:val="3"/>
            <w:vAlign w:val="center"/>
          </w:tcPr>
          <w:p w14:paraId="634CDF8A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804" w:type="pct"/>
            <w:vMerge w:val="restart"/>
          </w:tcPr>
          <w:p w14:paraId="1728AF2A" w14:textId="77777777" w:rsidR="00D2048D" w:rsidRPr="00E622B6" w:rsidRDefault="00D2048D" w:rsidP="00A849BD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0ED4A5AB" w14:textId="77777777" w:rsidR="00D2048D" w:rsidRPr="00E622B6" w:rsidRDefault="00D2048D" w:rsidP="00A849BD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EKP dla </w:t>
            </w:r>
          </w:p>
          <w:p w14:paraId="0EE44892" w14:textId="77777777" w:rsidR="00D2048D" w:rsidRPr="00E622B6" w:rsidRDefault="00D2048D" w:rsidP="00A849BD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50E793EE" w14:textId="77777777" w:rsidTr="00576E25">
        <w:trPr>
          <w:cantSplit/>
          <w:trHeight w:val="160"/>
        </w:trPr>
        <w:tc>
          <w:tcPr>
            <w:tcW w:w="483" w:type="pct"/>
            <w:vMerge/>
          </w:tcPr>
          <w:p w14:paraId="0D6E4A36" w14:textId="77777777" w:rsidR="00D2048D" w:rsidRPr="00E622B6" w:rsidRDefault="00D2048D" w:rsidP="00C860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  <w:vMerge/>
          </w:tcPr>
          <w:p w14:paraId="5B21B555" w14:textId="77777777" w:rsidR="00D2048D" w:rsidRPr="00E622B6" w:rsidRDefault="00D2048D" w:rsidP="00C860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0" w:type="pct"/>
            <w:vAlign w:val="center"/>
          </w:tcPr>
          <w:p w14:paraId="3736752A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W</w:t>
            </w:r>
          </w:p>
        </w:tc>
        <w:tc>
          <w:tcPr>
            <w:tcW w:w="219" w:type="pct"/>
            <w:vAlign w:val="center"/>
          </w:tcPr>
          <w:p w14:paraId="3F39ACB1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Ć</w:t>
            </w:r>
          </w:p>
        </w:tc>
        <w:tc>
          <w:tcPr>
            <w:tcW w:w="220" w:type="pct"/>
            <w:vAlign w:val="center"/>
          </w:tcPr>
          <w:p w14:paraId="22A2D360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L</w:t>
            </w:r>
          </w:p>
        </w:tc>
        <w:tc>
          <w:tcPr>
            <w:tcW w:w="804" w:type="pct"/>
            <w:vMerge/>
          </w:tcPr>
          <w:p w14:paraId="5B93D1E1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76E25" w:rsidRPr="00E622B6" w14:paraId="7B70BEC7" w14:textId="77777777" w:rsidTr="00576E25">
        <w:tc>
          <w:tcPr>
            <w:tcW w:w="483" w:type="pct"/>
          </w:tcPr>
          <w:p w14:paraId="5F230094" w14:textId="77777777" w:rsidR="00576E25" w:rsidRPr="00E622B6" w:rsidRDefault="00576E25" w:rsidP="00350F0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</w:tcPr>
          <w:p w14:paraId="5CDA15EA" w14:textId="77777777" w:rsidR="00576E25" w:rsidRPr="00F03EE4" w:rsidRDefault="000A7690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>Ćwiczenia</w:t>
            </w:r>
            <w:r w:rsidR="00576E25" w:rsidRPr="00F03EE4">
              <w:rPr>
                <w:sz w:val="22"/>
                <w:szCs w:val="22"/>
              </w:rPr>
              <w:t xml:space="preserve"> doskonalące koordynację ruchów ramion, </w:t>
            </w:r>
            <w:r w:rsidR="00CD1445">
              <w:rPr>
                <w:sz w:val="22"/>
                <w:szCs w:val="22"/>
              </w:rPr>
              <w:br/>
            </w:r>
            <w:r w:rsidR="00576E25" w:rsidRPr="00F03EE4">
              <w:rPr>
                <w:sz w:val="22"/>
                <w:szCs w:val="22"/>
              </w:rPr>
              <w:t>nóg i oddychania w stylu klasycznym</w:t>
            </w:r>
            <w:r w:rsidR="008A4E3E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</w:tcPr>
          <w:p w14:paraId="35879E48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2ECFF5B1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20" w:type="pct"/>
          </w:tcPr>
          <w:p w14:paraId="7B11505A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624490B8" w14:textId="7DB34830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696D186B" w14:textId="77777777" w:rsidTr="00576E25">
        <w:tc>
          <w:tcPr>
            <w:tcW w:w="483" w:type="pct"/>
          </w:tcPr>
          <w:p w14:paraId="2F53D3A0" w14:textId="77777777" w:rsidR="00576E25" w:rsidRPr="00E622B6" w:rsidRDefault="00576E25" w:rsidP="00350F0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</w:tcPr>
          <w:p w14:paraId="3DEA7A5D" w14:textId="77777777" w:rsidR="00576E25" w:rsidRPr="00F03EE4" w:rsidRDefault="000A7690" w:rsidP="008A4E3E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Nauczanie </w:t>
            </w:r>
            <w:r w:rsidR="00576E25" w:rsidRPr="00F03EE4">
              <w:rPr>
                <w:sz w:val="22"/>
                <w:szCs w:val="22"/>
              </w:rPr>
              <w:t xml:space="preserve">pływania </w:t>
            </w:r>
            <w:r w:rsidR="008A4E3E">
              <w:rPr>
                <w:sz w:val="22"/>
                <w:szCs w:val="22"/>
              </w:rPr>
              <w:t>stylem dowolnym</w:t>
            </w:r>
            <w:r w:rsidR="00576E25" w:rsidRPr="00F03EE4">
              <w:rPr>
                <w:sz w:val="22"/>
                <w:szCs w:val="22"/>
              </w:rPr>
              <w:t xml:space="preserve">, ćwiczenia w nauczaniu położenia ciała, pracy nóg na lądzie, w wodzie, w miejscu, </w:t>
            </w:r>
            <w:r w:rsidR="00CD1445">
              <w:rPr>
                <w:sz w:val="22"/>
                <w:szCs w:val="22"/>
              </w:rPr>
              <w:br/>
            </w:r>
            <w:r w:rsidR="00576E25" w:rsidRPr="00F03EE4">
              <w:rPr>
                <w:sz w:val="22"/>
                <w:szCs w:val="22"/>
              </w:rPr>
              <w:t>z deską i samodzielnie leżąc w wodzie</w:t>
            </w:r>
            <w:r w:rsidR="008A4E3E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</w:tcPr>
          <w:p w14:paraId="6765286F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2ECD24AF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20" w:type="pct"/>
          </w:tcPr>
          <w:p w14:paraId="0F0518CE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51955866" w14:textId="318A0E5D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20F712EF" w14:textId="77777777" w:rsidTr="00576E25">
        <w:tc>
          <w:tcPr>
            <w:tcW w:w="483" w:type="pct"/>
          </w:tcPr>
          <w:p w14:paraId="194EB922" w14:textId="77777777" w:rsidR="00576E25" w:rsidRPr="00E622B6" w:rsidRDefault="00576E25" w:rsidP="00350F0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</w:tcPr>
          <w:p w14:paraId="7C211548" w14:textId="77777777" w:rsidR="00576E25" w:rsidRPr="00F03EE4" w:rsidRDefault="000A7690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Nauczanie </w:t>
            </w:r>
            <w:r w:rsidR="00576E25" w:rsidRPr="00F03EE4">
              <w:rPr>
                <w:sz w:val="22"/>
                <w:szCs w:val="22"/>
              </w:rPr>
              <w:t xml:space="preserve">pływania </w:t>
            </w:r>
            <w:r w:rsidR="00CD1445">
              <w:rPr>
                <w:sz w:val="22"/>
                <w:szCs w:val="22"/>
              </w:rPr>
              <w:t>stylem dowolnym</w:t>
            </w:r>
            <w:r w:rsidR="00576E25" w:rsidRPr="00F03EE4">
              <w:rPr>
                <w:sz w:val="22"/>
                <w:szCs w:val="22"/>
              </w:rPr>
              <w:t xml:space="preserve"> - błędy w technice pracy nóg i ich eliminowanie</w:t>
            </w:r>
            <w:r w:rsidR="00CD1445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</w:tcPr>
          <w:p w14:paraId="1C3A5362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049DA38F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20" w:type="pct"/>
          </w:tcPr>
          <w:p w14:paraId="2E9846F8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22E75D68" w14:textId="059B5DA0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23641F21" w14:textId="77777777" w:rsidTr="00576E25">
        <w:tc>
          <w:tcPr>
            <w:tcW w:w="483" w:type="pct"/>
          </w:tcPr>
          <w:p w14:paraId="419E1E7C" w14:textId="77777777" w:rsidR="00576E25" w:rsidRPr="00E622B6" w:rsidRDefault="00576E25" w:rsidP="00350F0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</w:tcPr>
          <w:p w14:paraId="6A0455B5" w14:textId="77777777" w:rsidR="00576E25" w:rsidRPr="00F03EE4" w:rsidRDefault="000A7690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Nauczanie </w:t>
            </w:r>
            <w:r w:rsidR="00576E25" w:rsidRPr="00F03EE4">
              <w:rPr>
                <w:sz w:val="22"/>
                <w:szCs w:val="22"/>
              </w:rPr>
              <w:t xml:space="preserve">pływania </w:t>
            </w:r>
            <w:r w:rsidR="00CD1445">
              <w:rPr>
                <w:sz w:val="22"/>
                <w:szCs w:val="22"/>
              </w:rPr>
              <w:t>stylem dowolnym</w:t>
            </w:r>
            <w:r w:rsidR="00576E25" w:rsidRPr="00F03EE4">
              <w:rPr>
                <w:sz w:val="22"/>
                <w:szCs w:val="22"/>
              </w:rPr>
              <w:t xml:space="preserve">, ćwiczenia w nauczaniu ruchów ramion na lądzie i w wodzie, stojąc, w marszu, </w:t>
            </w:r>
            <w:r w:rsidR="006E4B12">
              <w:rPr>
                <w:sz w:val="22"/>
                <w:szCs w:val="22"/>
              </w:rPr>
              <w:br/>
            </w:r>
            <w:r w:rsidR="00576E25" w:rsidRPr="00F03EE4">
              <w:rPr>
                <w:sz w:val="22"/>
                <w:szCs w:val="22"/>
              </w:rPr>
              <w:t>z deską i samodzielnie leżąc w wodzie</w:t>
            </w:r>
            <w:r w:rsidR="006E4B12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</w:tcPr>
          <w:p w14:paraId="4358F8B7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474A56E7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20" w:type="pct"/>
          </w:tcPr>
          <w:p w14:paraId="09F4AE45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0ACE3216" w14:textId="525B58A1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278064DD" w14:textId="77777777" w:rsidTr="00576E25">
        <w:tc>
          <w:tcPr>
            <w:tcW w:w="483" w:type="pct"/>
          </w:tcPr>
          <w:p w14:paraId="530B041D" w14:textId="77777777" w:rsidR="00576E25" w:rsidRPr="00E622B6" w:rsidRDefault="00576E25" w:rsidP="00350F0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</w:tcPr>
          <w:p w14:paraId="68A99F2E" w14:textId="77777777" w:rsidR="00576E25" w:rsidRPr="00F03EE4" w:rsidRDefault="000A7690" w:rsidP="006E4B1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Ćwiczenia </w:t>
            </w:r>
            <w:r w:rsidR="00576E25" w:rsidRPr="00F03EE4">
              <w:rPr>
                <w:sz w:val="22"/>
                <w:szCs w:val="22"/>
              </w:rPr>
              <w:t xml:space="preserve">doskonalące koordynację ruchów ramion, nóg i oddychania w stylu </w:t>
            </w:r>
            <w:r w:rsidR="006E4B12">
              <w:rPr>
                <w:sz w:val="22"/>
                <w:szCs w:val="22"/>
              </w:rPr>
              <w:t>dowolnym.</w:t>
            </w:r>
          </w:p>
        </w:tc>
        <w:tc>
          <w:tcPr>
            <w:tcW w:w="220" w:type="pct"/>
          </w:tcPr>
          <w:p w14:paraId="4E4C8EF6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6A1558BE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20" w:type="pct"/>
          </w:tcPr>
          <w:p w14:paraId="4FFA6802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5474FFA6" w14:textId="4313749B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90968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6704CF85" w14:textId="77777777" w:rsidTr="00576E25">
        <w:tc>
          <w:tcPr>
            <w:tcW w:w="483" w:type="pct"/>
          </w:tcPr>
          <w:p w14:paraId="03AA38CC" w14:textId="77777777" w:rsidR="00576E25" w:rsidRPr="00E622B6" w:rsidRDefault="00576E25" w:rsidP="00350F0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</w:tcPr>
          <w:p w14:paraId="34519AAA" w14:textId="77777777" w:rsidR="00576E25" w:rsidRPr="00F03EE4" w:rsidRDefault="000A7690" w:rsidP="0012215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Ćwiczenia </w:t>
            </w:r>
            <w:r w:rsidR="00576E25" w:rsidRPr="00F03EE4">
              <w:rPr>
                <w:sz w:val="22"/>
                <w:szCs w:val="22"/>
              </w:rPr>
              <w:t xml:space="preserve">w nauczaniu </w:t>
            </w:r>
            <w:r w:rsidR="006E4B12">
              <w:rPr>
                <w:sz w:val="22"/>
                <w:szCs w:val="22"/>
              </w:rPr>
              <w:t xml:space="preserve">techniki </w:t>
            </w:r>
            <w:r w:rsidR="00576E25" w:rsidRPr="00F03EE4">
              <w:rPr>
                <w:sz w:val="22"/>
                <w:szCs w:val="22"/>
              </w:rPr>
              <w:t xml:space="preserve">nawrotu do stylu </w:t>
            </w:r>
            <w:r w:rsidR="006E4B12">
              <w:rPr>
                <w:sz w:val="22"/>
                <w:szCs w:val="22"/>
              </w:rPr>
              <w:br/>
            </w:r>
            <w:r w:rsidR="00576E25" w:rsidRPr="00F03EE4">
              <w:rPr>
                <w:sz w:val="22"/>
                <w:szCs w:val="22"/>
              </w:rPr>
              <w:t>klasycznego - napłynięcie, obrót, odbicie, pełna forma</w:t>
            </w:r>
            <w:r w:rsidR="006E4B12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</w:tcPr>
          <w:p w14:paraId="39A73A35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5F70E3E9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20" w:type="pct"/>
          </w:tcPr>
          <w:p w14:paraId="08E447A0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389C80C5" w14:textId="12A56994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6F92CF21" w14:textId="77777777" w:rsidTr="00576E25">
        <w:trPr>
          <w:trHeight w:val="372"/>
        </w:trPr>
        <w:tc>
          <w:tcPr>
            <w:tcW w:w="483" w:type="pct"/>
          </w:tcPr>
          <w:p w14:paraId="3E9A05DF" w14:textId="77777777" w:rsidR="00576E25" w:rsidRPr="00111E29" w:rsidRDefault="00576E25" w:rsidP="00910A28">
            <w:pPr>
              <w:pStyle w:val="Nagwek2"/>
              <w:numPr>
                <w:ilvl w:val="0"/>
                <w:numId w:val="3"/>
              </w:numPr>
              <w:spacing w:before="0" w:after="0"/>
              <w:jc w:val="both"/>
              <w:rPr>
                <w:rFonts w:ascii="Times New Roman" w:hAnsi="Times New Roman"/>
                <w:b w:val="0"/>
                <w:bCs/>
                <w:i w:val="0"/>
                <w:iCs/>
                <w:sz w:val="22"/>
                <w:szCs w:val="22"/>
              </w:rPr>
            </w:pPr>
          </w:p>
        </w:tc>
        <w:tc>
          <w:tcPr>
            <w:tcW w:w="3055" w:type="pct"/>
          </w:tcPr>
          <w:p w14:paraId="35E00CB6" w14:textId="77777777" w:rsidR="00576E25" w:rsidRPr="00F03EE4" w:rsidRDefault="000A7690" w:rsidP="006E4B1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Ćwiczenia </w:t>
            </w:r>
            <w:r w:rsidR="00576E25" w:rsidRPr="00F03EE4">
              <w:rPr>
                <w:sz w:val="22"/>
                <w:szCs w:val="22"/>
              </w:rPr>
              <w:t xml:space="preserve">w nauczaniu </w:t>
            </w:r>
            <w:r w:rsidR="006E4B12">
              <w:rPr>
                <w:sz w:val="22"/>
                <w:szCs w:val="22"/>
              </w:rPr>
              <w:t xml:space="preserve">techniki </w:t>
            </w:r>
            <w:r w:rsidR="00576E25" w:rsidRPr="00F03EE4">
              <w:rPr>
                <w:sz w:val="22"/>
                <w:szCs w:val="22"/>
              </w:rPr>
              <w:t xml:space="preserve">nawrotu do stylu </w:t>
            </w:r>
            <w:r w:rsidR="006E4B12">
              <w:rPr>
                <w:sz w:val="22"/>
                <w:szCs w:val="22"/>
              </w:rPr>
              <w:br/>
              <w:t xml:space="preserve">dowolnego </w:t>
            </w:r>
            <w:r w:rsidR="00576E25" w:rsidRPr="00F03EE4">
              <w:rPr>
                <w:sz w:val="22"/>
                <w:szCs w:val="22"/>
              </w:rPr>
              <w:t>- napłynięcie, obrót, odbicie, pełna forma</w:t>
            </w:r>
            <w:r w:rsidR="006E4B12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</w:tcPr>
          <w:p w14:paraId="6F546DA4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14FF3061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220" w:type="pct"/>
          </w:tcPr>
          <w:p w14:paraId="1CEFC033" w14:textId="77777777" w:rsidR="00576E25" w:rsidRPr="00E622B6" w:rsidRDefault="00576E25" w:rsidP="00910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34AD1887" w14:textId="490F171B" w:rsidR="00576E25" w:rsidRPr="008A591B" w:rsidRDefault="00EC4FE2" w:rsidP="00910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576E25" w:rsidRPr="00E622B6" w14:paraId="43ABD502" w14:textId="77777777" w:rsidTr="00576E25">
        <w:tc>
          <w:tcPr>
            <w:tcW w:w="483" w:type="pct"/>
          </w:tcPr>
          <w:p w14:paraId="6E2107E4" w14:textId="77777777" w:rsidR="00576E25" w:rsidRPr="00E622B6" w:rsidRDefault="00576E25" w:rsidP="00910A2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55" w:type="pct"/>
          </w:tcPr>
          <w:p w14:paraId="0438AD0B" w14:textId="77777777" w:rsidR="00576E25" w:rsidRPr="00F03EE4" w:rsidRDefault="000A7690" w:rsidP="006E4B12">
            <w:pPr>
              <w:rPr>
                <w:sz w:val="22"/>
                <w:szCs w:val="22"/>
              </w:rPr>
            </w:pPr>
            <w:r w:rsidRPr="00F03EE4">
              <w:rPr>
                <w:sz w:val="22"/>
                <w:szCs w:val="22"/>
              </w:rPr>
              <w:t xml:space="preserve">Ćwiczenia </w:t>
            </w:r>
            <w:r w:rsidR="00576E25" w:rsidRPr="00F03EE4">
              <w:rPr>
                <w:sz w:val="22"/>
                <w:szCs w:val="22"/>
              </w:rPr>
              <w:t xml:space="preserve">doskonalące nawroty do stylu klasycznego </w:t>
            </w:r>
            <w:r w:rsidR="006E4B12">
              <w:rPr>
                <w:sz w:val="22"/>
                <w:szCs w:val="22"/>
              </w:rPr>
              <w:t>oraz</w:t>
            </w:r>
            <w:r w:rsidR="00576E25" w:rsidRPr="00F03EE4">
              <w:rPr>
                <w:sz w:val="22"/>
                <w:szCs w:val="22"/>
              </w:rPr>
              <w:t xml:space="preserve"> </w:t>
            </w:r>
            <w:r w:rsidR="008A591B">
              <w:rPr>
                <w:sz w:val="22"/>
                <w:szCs w:val="22"/>
              </w:rPr>
              <w:t xml:space="preserve">do stylu </w:t>
            </w:r>
            <w:r w:rsidR="006E4B12">
              <w:rPr>
                <w:sz w:val="22"/>
                <w:szCs w:val="22"/>
              </w:rPr>
              <w:t>dowolnego</w:t>
            </w:r>
          </w:p>
        </w:tc>
        <w:tc>
          <w:tcPr>
            <w:tcW w:w="220" w:type="pct"/>
          </w:tcPr>
          <w:p w14:paraId="0D53322D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19" w:type="pct"/>
          </w:tcPr>
          <w:p w14:paraId="4BB89E25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220" w:type="pct"/>
          </w:tcPr>
          <w:p w14:paraId="0497DB52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</w:tcPr>
          <w:p w14:paraId="50C57F27" w14:textId="2AA7B8E5" w:rsidR="00576E25" w:rsidRPr="008A591B" w:rsidRDefault="00EC4FE2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8A591B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</w:tbl>
    <w:p w14:paraId="32177F66" w14:textId="1BE470A2" w:rsidR="00D2048D" w:rsidRDefault="009D399E" w:rsidP="00350F04">
      <w:pPr>
        <w:pStyle w:val="Nagwek4"/>
        <w:ind w:firstLine="0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/>
      </w:r>
      <w:r w:rsidR="00D2048D" w:rsidRPr="00E622B6">
        <w:rPr>
          <w:bCs/>
          <w:sz w:val="22"/>
          <w:szCs w:val="22"/>
          <w:lang w:val="en-US"/>
        </w:rPr>
        <w:t>Semestr III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1"/>
        <w:gridCol w:w="5912"/>
        <w:gridCol w:w="310"/>
        <w:gridCol w:w="420"/>
        <w:gridCol w:w="424"/>
        <w:gridCol w:w="1657"/>
      </w:tblGrid>
      <w:tr w:rsidR="00D2048D" w:rsidRPr="00E622B6" w14:paraId="085AF08C" w14:textId="77777777" w:rsidTr="00874320">
        <w:trPr>
          <w:cantSplit/>
        </w:trPr>
        <w:tc>
          <w:tcPr>
            <w:tcW w:w="435" w:type="pct"/>
            <w:vMerge w:val="restart"/>
          </w:tcPr>
          <w:p w14:paraId="0F97F4A4" w14:textId="77777777" w:rsidR="00D2048D" w:rsidRPr="00E622B6" w:rsidRDefault="00D2048D" w:rsidP="00C86066">
            <w:pPr>
              <w:jc w:val="center"/>
              <w:rPr>
                <w:sz w:val="22"/>
                <w:szCs w:val="22"/>
                <w:lang w:val="en-US"/>
              </w:rPr>
            </w:pPr>
            <w:r w:rsidRPr="00E622B6">
              <w:rPr>
                <w:sz w:val="22"/>
                <w:szCs w:val="22"/>
                <w:lang w:val="en-US"/>
              </w:rPr>
              <w:t>Lp.</w:t>
            </w:r>
          </w:p>
        </w:tc>
        <w:tc>
          <w:tcPr>
            <w:tcW w:w="3094" w:type="pct"/>
            <w:vMerge w:val="restart"/>
          </w:tcPr>
          <w:p w14:paraId="53910354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</w:tc>
        <w:tc>
          <w:tcPr>
            <w:tcW w:w="604" w:type="pct"/>
            <w:gridSpan w:val="3"/>
            <w:vAlign w:val="center"/>
          </w:tcPr>
          <w:p w14:paraId="7D399FDA" w14:textId="77777777" w:rsidR="00D2048D" w:rsidRPr="00E622B6" w:rsidRDefault="00D2048D" w:rsidP="00C86066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867" w:type="pct"/>
            <w:vMerge w:val="restart"/>
          </w:tcPr>
          <w:p w14:paraId="26B67571" w14:textId="77777777" w:rsidR="00D2048D" w:rsidRPr="00E622B6" w:rsidRDefault="00D2048D" w:rsidP="00A849BD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40C444A5" w14:textId="77777777" w:rsidR="00D2048D" w:rsidRPr="00E622B6" w:rsidRDefault="00D2048D" w:rsidP="00A849BD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EKP dla </w:t>
            </w:r>
          </w:p>
          <w:p w14:paraId="448A4A8E" w14:textId="77777777" w:rsidR="00D2048D" w:rsidRPr="00E622B6" w:rsidRDefault="00D2048D" w:rsidP="00A849BD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lastRenderedPageBreak/>
              <w:t>przedmiotu</w:t>
            </w:r>
          </w:p>
        </w:tc>
      </w:tr>
      <w:tr w:rsidR="00D2048D" w:rsidRPr="00E622B6" w14:paraId="6787DFB9" w14:textId="77777777" w:rsidTr="00874320">
        <w:trPr>
          <w:cantSplit/>
        </w:trPr>
        <w:tc>
          <w:tcPr>
            <w:tcW w:w="435" w:type="pct"/>
            <w:vMerge/>
          </w:tcPr>
          <w:p w14:paraId="23CADEDD" w14:textId="77777777" w:rsidR="00D2048D" w:rsidRPr="00E622B6" w:rsidRDefault="00D2048D" w:rsidP="00C860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  <w:vMerge/>
          </w:tcPr>
          <w:p w14:paraId="38D47A02" w14:textId="77777777" w:rsidR="00D2048D" w:rsidRPr="00E622B6" w:rsidRDefault="00D2048D" w:rsidP="00C860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" w:type="pct"/>
            <w:vAlign w:val="center"/>
          </w:tcPr>
          <w:p w14:paraId="4A5981A2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W</w:t>
            </w:r>
          </w:p>
        </w:tc>
        <w:tc>
          <w:tcPr>
            <w:tcW w:w="220" w:type="pct"/>
            <w:vAlign w:val="center"/>
          </w:tcPr>
          <w:p w14:paraId="66CEF4B2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Ć</w:t>
            </w:r>
          </w:p>
        </w:tc>
        <w:tc>
          <w:tcPr>
            <w:tcW w:w="222" w:type="pct"/>
            <w:vAlign w:val="center"/>
          </w:tcPr>
          <w:p w14:paraId="2C8E507E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L</w:t>
            </w:r>
          </w:p>
        </w:tc>
        <w:tc>
          <w:tcPr>
            <w:tcW w:w="867" w:type="pct"/>
            <w:vMerge/>
          </w:tcPr>
          <w:p w14:paraId="6AB2C6F7" w14:textId="77777777" w:rsidR="00D2048D" w:rsidRPr="00E622B6" w:rsidRDefault="00D2048D" w:rsidP="00C8606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4ED7" w:rsidRPr="00E622B6" w14:paraId="4DAAF2F9" w14:textId="77777777" w:rsidTr="00874320">
        <w:tc>
          <w:tcPr>
            <w:tcW w:w="435" w:type="pct"/>
          </w:tcPr>
          <w:p w14:paraId="629EAEEC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7CA97117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 w:rsidR="008224E8"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>nóg i oddychania w stylu grzbietowym.</w:t>
            </w:r>
          </w:p>
        </w:tc>
        <w:tc>
          <w:tcPr>
            <w:tcW w:w="162" w:type="pct"/>
          </w:tcPr>
          <w:p w14:paraId="0B648C00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2B5B8D3B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" w:type="pct"/>
          </w:tcPr>
          <w:p w14:paraId="7245D0DF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7B6ADCF1" w14:textId="3886619F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22F1F0C5" w14:textId="77777777" w:rsidTr="00874320">
        <w:tc>
          <w:tcPr>
            <w:tcW w:w="435" w:type="pct"/>
          </w:tcPr>
          <w:p w14:paraId="32382A2D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2FB6D385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 w:rsidR="008224E8"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>nóg i oddychania w stylu klasycznym.</w:t>
            </w:r>
          </w:p>
        </w:tc>
        <w:tc>
          <w:tcPr>
            <w:tcW w:w="162" w:type="pct"/>
          </w:tcPr>
          <w:p w14:paraId="13DD609F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2ED07C4B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" w:type="pct"/>
          </w:tcPr>
          <w:p w14:paraId="0F3D1C7F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367AE00C" w14:textId="6DC2364B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50B13C95" w14:textId="77777777" w:rsidTr="00874320">
        <w:tc>
          <w:tcPr>
            <w:tcW w:w="435" w:type="pct"/>
          </w:tcPr>
          <w:p w14:paraId="36AE8930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60D1C52F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 w:rsidR="008224E8"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 xml:space="preserve">nóg i oddychania w stylu </w:t>
            </w:r>
            <w:r w:rsidR="008224E8">
              <w:rPr>
                <w:sz w:val="22"/>
                <w:szCs w:val="22"/>
              </w:rPr>
              <w:t>dowolnym</w:t>
            </w:r>
            <w:r w:rsidRPr="002D7085">
              <w:rPr>
                <w:sz w:val="22"/>
                <w:szCs w:val="22"/>
              </w:rPr>
              <w:t>.</w:t>
            </w:r>
          </w:p>
        </w:tc>
        <w:tc>
          <w:tcPr>
            <w:tcW w:w="162" w:type="pct"/>
          </w:tcPr>
          <w:p w14:paraId="6A86989A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489947CD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" w:type="pct"/>
          </w:tcPr>
          <w:p w14:paraId="3B6466FA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15CF670E" w14:textId="007BD580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25B96E11" w14:textId="77777777" w:rsidTr="00874320">
        <w:tc>
          <w:tcPr>
            <w:tcW w:w="435" w:type="pct"/>
          </w:tcPr>
          <w:p w14:paraId="3A6DF852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27DC339D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Doskonalenie pływania stylem </w:t>
            </w:r>
            <w:r w:rsidR="008224E8">
              <w:rPr>
                <w:sz w:val="22"/>
                <w:szCs w:val="22"/>
              </w:rPr>
              <w:t>dowolnym</w:t>
            </w:r>
            <w:r w:rsidR="008224E8" w:rsidRPr="002D7085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-</w:t>
            </w:r>
            <w:r w:rsidR="008224E8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pływanie ze zmianą intensywności zwiększając długości przepływanych odcinków.</w:t>
            </w:r>
          </w:p>
        </w:tc>
        <w:tc>
          <w:tcPr>
            <w:tcW w:w="162" w:type="pct"/>
          </w:tcPr>
          <w:p w14:paraId="45B4CEFF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4475F8FC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7CDDA80C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5E84BFA8" w14:textId="79C157E0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3BBF8165" w14:textId="77777777" w:rsidTr="00874320">
        <w:tc>
          <w:tcPr>
            <w:tcW w:w="435" w:type="pct"/>
          </w:tcPr>
          <w:p w14:paraId="55C05A71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4F5A79D7" w14:textId="77777777" w:rsidR="001D4ED7" w:rsidRPr="002D7085" w:rsidRDefault="001D4ED7" w:rsidP="008224E8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Nauczanie pływania </w:t>
            </w:r>
            <w:r w:rsidR="008224E8">
              <w:rPr>
                <w:sz w:val="22"/>
                <w:szCs w:val="22"/>
              </w:rPr>
              <w:t>stylem motylkowym</w:t>
            </w:r>
            <w:r w:rsidRPr="002D7085">
              <w:rPr>
                <w:sz w:val="22"/>
                <w:szCs w:val="22"/>
              </w:rPr>
              <w:t>, ćwiczenia w nauczaniu pracy nóg na lądzie i w wodzie, w miejscu, z deską i samodzielnie leżąc w wodzie.</w:t>
            </w:r>
          </w:p>
        </w:tc>
        <w:tc>
          <w:tcPr>
            <w:tcW w:w="162" w:type="pct"/>
          </w:tcPr>
          <w:p w14:paraId="5D01104F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0CDB936C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2" w:type="pct"/>
          </w:tcPr>
          <w:p w14:paraId="5EB35F37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225897AD" w14:textId="7611EDAB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0C299EFD" w14:textId="77777777" w:rsidTr="00874320">
        <w:tc>
          <w:tcPr>
            <w:tcW w:w="435" w:type="pct"/>
          </w:tcPr>
          <w:p w14:paraId="3CD3C659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236D2930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Nauczanie pływania </w:t>
            </w:r>
            <w:r w:rsidR="008224E8">
              <w:rPr>
                <w:sz w:val="22"/>
                <w:szCs w:val="22"/>
              </w:rPr>
              <w:t>stylem motylkowym</w:t>
            </w:r>
            <w:r w:rsidR="008224E8" w:rsidRPr="002D7085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-</w:t>
            </w:r>
            <w:r w:rsidR="008224E8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 xml:space="preserve">błędy w technice </w:t>
            </w:r>
            <w:r w:rsidR="008224E8">
              <w:rPr>
                <w:sz w:val="22"/>
                <w:szCs w:val="22"/>
              </w:rPr>
              <w:br/>
              <w:t xml:space="preserve">pracy </w:t>
            </w:r>
            <w:r w:rsidRPr="002D7085">
              <w:rPr>
                <w:sz w:val="22"/>
                <w:szCs w:val="22"/>
              </w:rPr>
              <w:t>nóg i ich eliminowanie.</w:t>
            </w:r>
          </w:p>
        </w:tc>
        <w:tc>
          <w:tcPr>
            <w:tcW w:w="162" w:type="pct"/>
          </w:tcPr>
          <w:p w14:paraId="2DD1DCA6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670A8759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19F74045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3D694FDD" w14:textId="5D29684C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653EA97C" w14:textId="77777777" w:rsidTr="00874320">
        <w:tc>
          <w:tcPr>
            <w:tcW w:w="435" w:type="pct"/>
          </w:tcPr>
          <w:p w14:paraId="33C51140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2A3386B7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Nauczanie pływania </w:t>
            </w:r>
            <w:r w:rsidR="008224E8">
              <w:rPr>
                <w:sz w:val="22"/>
                <w:szCs w:val="22"/>
              </w:rPr>
              <w:t>stylem motylkowym</w:t>
            </w:r>
            <w:r w:rsidRPr="002D7085">
              <w:rPr>
                <w:sz w:val="22"/>
                <w:szCs w:val="22"/>
              </w:rPr>
              <w:t>, ćwiczenia w nauczaniu ruchów ramion</w:t>
            </w:r>
            <w:r w:rsidR="008224E8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-</w:t>
            </w:r>
            <w:r w:rsidR="008224E8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na lądzie, w wodzie z deską i samodzielnie leżąc w wodzie.</w:t>
            </w:r>
          </w:p>
        </w:tc>
        <w:tc>
          <w:tcPr>
            <w:tcW w:w="162" w:type="pct"/>
          </w:tcPr>
          <w:p w14:paraId="15C3D261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146A9A0C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2" w:type="pct"/>
          </w:tcPr>
          <w:p w14:paraId="58A48AC9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3B6D2559" w14:textId="027FCD41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2CE844AF" w14:textId="77777777" w:rsidTr="00874320">
        <w:tc>
          <w:tcPr>
            <w:tcW w:w="435" w:type="pct"/>
          </w:tcPr>
          <w:p w14:paraId="2FF8F84D" w14:textId="77777777" w:rsidR="001D4ED7" w:rsidRPr="00E622B6" w:rsidRDefault="001D4ED7" w:rsidP="00350F04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7D5A7E48" w14:textId="77777777" w:rsidR="001D4ED7" w:rsidRPr="002D7085" w:rsidRDefault="001D4ED7" w:rsidP="008224E8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 w:rsidR="008224E8"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 xml:space="preserve">nóg i oddychania w stylu </w:t>
            </w:r>
            <w:r w:rsidR="008224E8">
              <w:rPr>
                <w:sz w:val="22"/>
                <w:szCs w:val="22"/>
              </w:rPr>
              <w:t>stylem motylkowym</w:t>
            </w:r>
            <w:r w:rsidRPr="002D7085">
              <w:rPr>
                <w:sz w:val="22"/>
                <w:szCs w:val="22"/>
              </w:rPr>
              <w:t>.</w:t>
            </w:r>
          </w:p>
        </w:tc>
        <w:tc>
          <w:tcPr>
            <w:tcW w:w="162" w:type="pct"/>
          </w:tcPr>
          <w:p w14:paraId="13AB87F8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368BF9A7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32F55D3A" w14:textId="77777777" w:rsidR="001D4ED7" w:rsidRPr="00E622B6" w:rsidRDefault="001D4ED7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0A064095" w14:textId="45F1C4CA" w:rsidR="001D4ED7" w:rsidRPr="00E622B6" w:rsidRDefault="00EC4FE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2B4591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</w:tbl>
    <w:p w14:paraId="3BFD12D6" w14:textId="77777777" w:rsidR="00932FEF" w:rsidRDefault="00932FEF" w:rsidP="001D4ED7">
      <w:pPr>
        <w:pStyle w:val="Nagwek4"/>
        <w:ind w:firstLine="0"/>
        <w:rPr>
          <w:bCs/>
          <w:sz w:val="22"/>
          <w:szCs w:val="22"/>
          <w:lang w:val="en-US"/>
        </w:rPr>
      </w:pPr>
    </w:p>
    <w:p w14:paraId="76C881B7" w14:textId="77777777" w:rsidR="001D4ED7" w:rsidRDefault="001D4ED7" w:rsidP="001D4ED7">
      <w:pPr>
        <w:pStyle w:val="Nagwek4"/>
        <w:ind w:firstLine="0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Semestr IV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1"/>
        <w:gridCol w:w="5912"/>
        <w:gridCol w:w="310"/>
        <w:gridCol w:w="420"/>
        <w:gridCol w:w="424"/>
        <w:gridCol w:w="1657"/>
      </w:tblGrid>
      <w:tr w:rsidR="001D4ED7" w:rsidRPr="00E622B6" w14:paraId="1BE8DA62" w14:textId="77777777" w:rsidTr="00122152">
        <w:trPr>
          <w:cantSplit/>
        </w:trPr>
        <w:tc>
          <w:tcPr>
            <w:tcW w:w="435" w:type="pct"/>
            <w:vMerge w:val="restart"/>
          </w:tcPr>
          <w:p w14:paraId="03C1E227" w14:textId="77777777" w:rsidR="001D4ED7" w:rsidRPr="00E622B6" w:rsidRDefault="001D4ED7" w:rsidP="00122152">
            <w:pPr>
              <w:jc w:val="center"/>
              <w:rPr>
                <w:sz w:val="22"/>
                <w:szCs w:val="22"/>
                <w:lang w:val="en-US"/>
              </w:rPr>
            </w:pPr>
            <w:r w:rsidRPr="00E622B6">
              <w:rPr>
                <w:sz w:val="22"/>
                <w:szCs w:val="22"/>
                <w:lang w:val="en-US"/>
              </w:rPr>
              <w:t>Lp.</w:t>
            </w:r>
          </w:p>
        </w:tc>
        <w:tc>
          <w:tcPr>
            <w:tcW w:w="3094" w:type="pct"/>
            <w:vMerge w:val="restart"/>
          </w:tcPr>
          <w:p w14:paraId="400DB05C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</w:tc>
        <w:tc>
          <w:tcPr>
            <w:tcW w:w="604" w:type="pct"/>
            <w:gridSpan w:val="3"/>
            <w:vAlign w:val="center"/>
          </w:tcPr>
          <w:p w14:paraId="68338A1E" w14:textId="77777777" w:rsidR="001D4ED7" w:rsidRPr="00E622B6" w:rsidRDefault="001D4ED7" w:rsidP="00122152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867" w:type="pct"/>
            <w:vMerge w:val="restart"/>
          </w:tcPr>
          <w:p w14:paraId="1C4692CB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5A7A2CD1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EKP dla </w:t>
            </w:r>
          </w:p>
          <w:p w14:paraId="1C163B2C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1D4ED7" w:rsidRPr="00E622B6" w14:paraId="054044BD" w14:textId="77777777" w:rsidTr="00122152">
        <w:trPr>
          <w:cantSplit/>
        </w:trPr>
        <w:tc>
          <w:tcPr>
            <w:tcW w:w="435" w:type="pct"/>
            <w:vMerge/>
          </w:tcPr>
          <w:p w14:paraId="4F0E9B72" w14:textId="77777777" w:rsidR="001D4ED7" w:rsidRPr="00E622B6" w:rsidRDefault="001D4ED7" w:rsidP="00122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  <w:vMerge/>
          </w:tcPr>
          <w:p w14:paraId="7E6E46F1" w14:textId="77777777" w:rsidR="001D4ED7" w:rsidRPr="00E622B6" w:rsidRDefault="001D4ED7" w:rsidP="00122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" w:type="pct"/>
            <w:vAlign w:val="center"/>
          </w:tcPr>
          <w:p w14:paraId="67A48648" w14:textId="77777777" w:rsidR="001D4ED7" w:rsidRPr="00E622B6" w:rsidRDefault="001D4ED7" w:rsidP="00122152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W</w:t>
            </w:r>
          </w:p>
        </w:tc>
        <w:tc>
          <w:tcPr>
            <w:tcW w:w="220" w:type="pct"/>
            <w:vAlign w:val="center"/>
          </w:tcPr>
          <w:p w14:paraId="2DC06661" w14:textId="77777777" w:rsidR="001D4ED7" w:rsidRPr="00E622B6" w:rsidRDefault="001D4ED7" w:rsidP="00122152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Ć</w:t>
            </w:r>
          </w:p>
        </w:tc>
        <w:tc>
          <w:tcPr>
            <w:tcW w:w="222" w:type="pct"/>
            <w:vAlign w:val="center"/>
          </w:tcPr>
          <w:p w14:paraId="49245222" w14:textId="77777777" w:rsidR="001D4ED7" w:rsidRPr="00E622B6" w:rsidRDefault="001D4ED7" w:rsidP="00122152">
            <w:pPr>
              <w:jc w:val="center"/>
              <w:rPr>
                <w:bCs/>
                <w:sz w:val="22"/>
                <w:szCs w:val="22"/>
              </w:rPr>
            </w:pPr>
            <w:r w:rsidRPr="00E622B6">
              <w:rPr>
                <w:bCs/>
                <w:sz w:val="22"/>
                <w:szCs w:val="22"/>
              </w:rPr>
              <w:t>L</w:t>
            </w:r>
          </w:p>
        </w:tc>
        <w:tc>
          <w:tcPr>
            <w:tcW w:w="867" w:type="pct"/>
            <w:vMerge/>
          </w:tcPr>
          <w:p w14:paraId="116FB35A" w14:textId="77777777" w:rsidR="001D4ED7" w:rsidRPr="00E622B6" w:rsidRDefault="001D4ED7" w:rsidP="0012215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224E8" w:rsidRPr="00E622B6" w14:paraId="4D508B19" w14:textId="77777777" w:rsidTr="00122152">
        <w:tc>
          <w:tcPr>
            <w:tcW w:w="435" w:type="pct"/>
          </w:tcPr>
          <w:p w14:paraId="0D99AD40" w14:textId="77777777" w:rsidR="008224E8" w:rsidRPr="00E622B6" w:rsidRDefault="008224E8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5B9838A1" w14:textId="77777777" w:rsidR="008224E8" w:rsidRPr="002D7085" w:rsidRDefault="008224E8" w:rsidP="00FD105A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>nóg i oddychania w stylu klasycznym.</w:t>
            </w:r>
          </w:p>
        </w:tc>
        <w:tc>
          <w:tcPr>
            <w:tcW w:w="162" w:type="pct"/>
          </w:tcPr>
          <w:p w14:paraId="79C16428" w14:textId="77777777" w:rsidR="008224E8" w:rsidRPr="00F03EE4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0B2C5369" w14:textId="77777777" w:rsidR="008224E8" w:rsidRPr="00F03EE4" w:rsidRDefault="00AA6E83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3E88A6CE" w14:textId="77777777" w:rsidR="008224E8" w:rsidRPr="00E622B6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1B740780" w14:textId="3136B477" w:rsidR="008224E8" w:rsidRPr="00E622B6" w:rsidRDefault="00EC4FE2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68C7CF00" w14:textId="77777777" w:rsidTr="00122152">
        <w:tc>
          <w:tcPr>
            <w:tcW w:w="435" w:type="pct"/>
          </w:tcPr>
          <w:p w14:paraId="25F51081" w14:textId="77777777" w:rsidR="001D4ED7" w:rsidRPr="00E622B6" w:rsidRDefault="001D4ED7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4586F736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>Nauka techniki holowania tonącego na plecach</w:t>
            </w:r>
            <w:r w:rsidR="00AA6E83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-</w:t>
            </w:r>
            <w:r w:rsidR="00AA6E83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ćwiczenia pojedynczo i w parach.</w:t>
            </w:r>
          </w:p>
        </w:tc>
        <w:tc>
          <w:tcPr>
            <w:tcW w:w="162" w:type="pct"/>
          </w:tcPr>
          <w:p w14:paraId="65C69DFE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0FA80F24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3D5980D7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2DB08AC1" w14:textId="024F4011" w:rsidR="001D4ED7" w:rsidRPr="00E622B6" w:rsidRDefault="00EC4FE2" w:rsidP="00AB2F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EP5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EP7</w:t>
            </w:r>
          </w:p>
        </w:tc>
      </w:tr>
      <w:tr w:rsidR="008224E8" w:rsidRPr="00E622B6" w14:paraId="0D869108" w14:textId="77777777" w:rsidTr="00122152">
        <w:tc>
          <w:tcPr>
            <w:tcW w:w="435" w:type="pct"/>
          </w:tcPr>
          <w:p w14:paraId="545D1861" w14:textId="77777777" w:rsidR="008224E8" w:rsidRPr="00E622B6" w:rsidRDefault="008224E8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127D11DD" w14:textId="77777777" w:rsidR="008224E8" w:rsidRPr="002D7085" w:rsidRDefault="008224E8" w:rsidP="00FD105A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>nóg i oddychania w stylu grzbietowym.</w:t>
            </w:r>
          </w:p>
        </w:tc>
        <w:tc>
          <w:tcPr>
            <w:tcW w:w="162" w:type="pct"/>
          </w:tcPr>
          <w:p w14:paraId="63230FD8" w14:textId="77777777" w:rsidR="008224E8" w:rsidRPr="00F03EE4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5323B306" w14:textId="77777777" w:rsidR="008224E8" w:rsidRPr="00F03EE4" w:rsidRDefault="00AA6E83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" w:type="pct"/>
          </w:tcPr>
          <w:p w14:paraId="1B97DA0E" w14:textId="77777777" w:rsidR="008224E8" w:rsidRPr="00E622B6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2B94FBA4" w14:textId="381F22A9" w:rsidR="008224E8" w:rsidRPr="00E622B6" w:rsidRDefault="00EC4FE2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4E12323D" w14:textId="77777777" w:rsidTr="00122152">
        <w:tc>
          <w:tcPr>
            <w:tcW w:w="435" w:type="pct"/>
          </w:tcPr>
          <w:p w14:paraId="7E769A32" w14:textId="77777777" w:rsidR="001D4ED7" w:rsidRPr="00E622B6" w:rsidRDefault="001D4ED7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27067C82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>Nauka techniki holowania tonącego na boku</w:t>
            </w:r>
            <w:r w:rsidR="00AA6E83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-</w:t>
            </w:r>
            <w:r w:rsidR="00AA6E83">
              <w:rPr>
                <w:sz w:val="22"/>
                <w:szCs w:val="22"/>
              </w:rPr>
              <w:t xml:space="preserve"> </w:t>
            </w:r>
            <w:r w:rsidRPr="002D7085">
              <w:rPr>
                <w:sz w:val="22"/>
                <w:szCs w:val="22"/>
              </w:rPr>
              <w:t>ćwiczenia pojedynczo i w parach.</w:t>
            </w:r>
          </w:p>
        </w:tc>
        <w:tc>
          <w:tcPr>
            <w:tcW w:w="162" w:type="pct"/>
          </w:tcPr>
          <w:p w14:paraId="3EE342F2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2F8C0ED7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2B22082D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53A0776B" w14:textId="47BE2C30" w:rsidR="001D4ED7" w:rsidRPr="00E622B6" w:rsidRDefault="00EC4FE2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EP5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EP7</w:t>
            </w:r>
          </w:p>
        </w:tc>
      </w:tr>
      <w:tr w:rsidR="008224E8" w:rsidRPr="00E622B6" w14:paraId="305EDC44" w14:textId="77777777" w:rsidTr="00122152">
        <w:tc>
          <w:tcPr>
            <w:tcW w:w="435" w:type="pct"/>
          </w:tcPr>
          <w:p w14:paraId="2B1E3D5B" w14:textId="77777777" w:rsidR="008224E8" w:rsidRPr="00E622B6" w:rsidRDefault="008224E8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422494D0" w14:textId="77777777" w:rsidR="008224E8" w:rsidRPr="002D7085" w:rsidRDefault="008224E8" w:rsidP="00FD105A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 xml:space="preserve">nóg i oddychania w stylu </w:t>
            </w:r>
            <w:r>
              <w:rPr>
                <w:sz w:val="22"/>
                <w:szCs w:val="22"/>
              </w:rPr>
              <w:t>dowolnym</w:t>
            </w:r>
            <w:r w:rsidRPr="002D7085">
              <w:rPr>
                <w:sz w:val="22"/>
                <w:szCs w:val="22"/>
              </w:rPr>
              <w:t>.</w:t>
            </w:r>
          </w:p>
        </w:tc>
        <w:tc>
          <w:tcPr>
            <w:tcW w:w="162" w:type="pct"/>
          </w:tcPr>
          <w:p w14:paraId="106DD7B7" w14:textId="77777777" w:rsidR="008224E8" w:rsidRPr="00F03EE4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60F94D63" w14:textId="77777777" w:rsidR="008224E8" w:rsidRPr="00F03EE4" w:rsidRDefault="008224E8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571ABADC" w14:textId="77777777" w:rsidR="008224E8" w:rsidRPr="00E622B6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377F7957" w14:textId="766256E2" w:rsidR="008224E8" w:rsidRPr="00E622B6" w:rsidRDefault="00EC4FE2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05A28FD7" w14:textId="77777777" w:rsidTr="00122152">
        <w:tc>
          <w:tcPr>
            <w:tcW w:w="435" w:type="pct"/>
          </w:tcPr>
          <w:p w14:paraId="4234F87E" w14:textId="77777777" w:rsidR="001D4ED7" w:rsidRPr="00E622B6" w:rsidRDefault="001D4ED7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052DC0CF" w14:textId="77777777" w:rsidR="001D4ED7" w:rsidRPr="002D7085" w:rsidRDefault="001D4ED7" w:rsidP="00AA6E83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Nauka techniki wykonania skoku ratowniczego. </w:t>
            </w:r>
            <w:r w:rsidR="00AA6E83">
              <w:rPr>
                <w:sz w:val="22"/>
                <w:szCs w:val="22"/>
              </w:rPr>
              <w:br/>
              <w:t>Kraul ratowniczy. Symulowana a</w:t>
            </w:r>
            <w:r w:rsidRPr="002D7085">
              <w:rPr>
                <w:sz w:val="22"/>
                <w:szCs w:val="22"/>
              </w:rPr>
              <w:t>kcja ratownicza.</w:t>
            </w:r>
          </w:p>
        </w:tc>
        <w:tc>
          <w:tcPr>
            <w:tcW w:w="162" w:type="pct"/>
          </w:tcPr>
          <w:p w14:paraId="474A802B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1023C997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47F962C6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454F1341" w14:textId="7FC8BD85" w:rsidR="001D4ED7" w:rsidRPr="00E622B6" w:rsidRDefault="00EC4FE2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EP5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EP7</w:t>
            </w:r>
          </w:p>
        </w:tc>
      </w:tr>
      <w:tr w:rsidR="008224E8" w:rsidRPr="00E622B6" w14:paraId="497F0F28" w14:textId="77777777" w:rsidTr="00122152">
        <w:tc>
          <w:tcPr>
            <w:tcW w:w="435" w:type="pct"/>
          </w:tcPr>
          <w:p w14:paraId="4874DBCF" w14:textId="77777777" w:rsidR="008224E8" w:rsidRPr="00E622B6" w:rsidRDefault="008224E8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46217096" w14:textId="77777777" w:rsidR="008224E8" w:rsidRPr="002D7085" w:rsidRDefault="008224E8" w:rsidP="008224E8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Ćwiczenia doskonalące koordynację ruchów ramion, </w:t>
            </w:r>
            <w:r>
              <w:rPr>
                <w:sz w:val="22"/>
                <w:szCs w:val="22"/>
              </w:rPr>
              <w:br/>
            </w:r>
            <w:r w:rsidRPr="002D7085">
              <w:rPr>
                <w:sz w:val="22"/>
                <w:szCs w:val="22"/>
              </w:rPr>
              <w:t xml:space="preserve">nóg i oddychania w stylu </w:t>
            </w:r>
            <w:r>
              <w:rPr>
                <w:sz w:val="22"/>
                <w:szCs w:val="22"/>
              </w:rPr>
              <w:t>motylkowym</w:t>
            </w:r>
            <w:r w:rsidRPr="002D7085">
              <w:rPr>
                <w:sz w:val="22"/>
                <w:szCs w:val="22"/>
              </w:rPr>
              <w:t>.</w:t>
            </w:r>
          </w:p>
        </w:tc>
        <w:tc>
          <w:tcPr>
            <w:tcW w:w="162" w:type="pct"/>
          </w:tcPr>
          <w:p w14:paraId="0BE902E9" w14:textId="77777777" w:rsidR="008224E8" w:rsidRPr="00F03EE4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05216503" w14:textId="77777777" w:rsidR="008224E8" w:rsidRPr="00F03EE4" w:rsidRDefault="008224E8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6D2CD8B0" w14:textId="77777777" w:rsidR="008224E8" w:rsidRPr="00E622B6" w:rsidRDefault="008224E8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6C81C568" w14:textId="75401EFA" w:rsidR="008224E8" w:rsidRPr="00E622B6" w:rsidRDefault="00EC4FE2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2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3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6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  <w:tr w:rsidR="001D4ED7" w:rsidRPr="00E622B6" w14:paraId="394E66E4" w14:textId="77777777" w:rsidTr="00122152">
        <w:tc>
          <w:tcPr>
            <w:tcW w:w="435" w:type="pct"/>
          </w:tcPr>
          <w:p w14:paraId="2A754C6C" w14:textId="77777777" w:rsidR="001D4ED7" w:rsidRPr="00E622B6" w:rsidRDefault="001D4ED7" w:rsidP="001D4ED7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3094" w:type="pct"/>
          </w:tcPr>
          <w:p w14:paraId="71018B5F" w14:textId="77777777" w:rsidR="001D4ED7" w:rsidRPr="002D7085" w:rsidRDefault="001D4ED7" w:rsidP="00122152">
            <w:pPr>
              <w:rPr>
                <w:sz w:val="22"/>
                <w:szCs w:val="22"/>
              </w:rPr>
            </w:pPr>
            <w:r w:rsidRPr="002D7085">
              <w:rPr>
                <w:sz w:val="22"/>
                <w:szCs w:val="22"/>
              </w:rPr>
              <w:t xml:space="preserve">Doskonalenie holowania tonącego na plecach i na boku oraz skoku ratowniczego. </w:t>
            </w:r>
          </w:p>
        </w:tc>
        <w:tc>
          <w:tcPr>
            <w:tcW w:w="162" w:type="pct"/>
          </w:tcPr>
          <w:p w14:paraId="634CA7EE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</w:tcPr>
          <w:p w14:paraId="0ED34F5F" w14:textId="77777777" w:rsidR="001D4ED7" w:rsidRPr="00F03EE4" w:rsidRDefault="001D4ED7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" w:type="pct"/>
          </w:tcPr>
          <w:p w14:paraId="5B98B74B" w14:textId="77777777" w:rsidR="001D4ED7" w:rsidRPr="00E622B6" w:rsidRDefault="001D4ED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14:paraId="0CBC928A" w14:textId="047C27A8" w:rsidR="001D4ED7" w:rsidRPr="00E622B6" w:rsidRDefault="00EC4FE2" w:rsidP="0012215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EP5</w:t>
            </w:r>
            <w:r w:rsidR="00AB2F52" w:rsidRPr="008A591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EP7</w:t>
            </w:r>
            <w:r w:rsidR="00AB2F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</w:t>
            </w:r>
            <w:r w:rsidRPr="008A591B">
              <w:rPr>
                <w:sz w:val="20"/>
                <w:szCs w:val="20"/>
              </w:rPr>
              <w:t>8</w:t>
            </w:r>
          </w:p>
        </w:tc>
      </w:tr>
    </w:tbl>
    <w:p w14:paraId="0A745C7A" w14:textId="77777777" w:rsidR="00EC4FE2" w:rsidRPr="00741253" w:rsidRDefault="00EC4FE2" w:rsidP="00EC4FE2">
      <w:pPr>
        <w:spacing w:before="240" w:after="60"/>
        <w:rPr>
          <w:b/>
        </w:rPr>
      </w:pPr>
      <w:bookmarkStart w:id="0" w:name="_Hlk133361752"/>
      <w:r w:rsidRPr="00741253">
        <w:rPr>
          <w:b/>
        </w:rPr>
        <w:t>Metody weryfikacji efektów uczenia się (w odniesieniu do poszczególnych efektów):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566"/>
        <w:gridCol w:w="992"/>
        <w:gridCol w:w="992"/>
        <w:gridCol w:w="1134"/>
        <w:gridCol w:w="1418"/>
        <w:gridCol w:w="851"/>
        <w:gridCol w:w="1134"/>
        <w:gridCol w:w="1134"/>
        <w:gridCol w:w="709"/>
      </w:tblGrid>
      <w:tr w:rsidR="00D2048D" w:rsidRPr="00E622B6" w14:paraId="021F5F0B" w14:textId="77777777" w:rsidTr="00D81CFF">
        <w:trPr>
          <w:trHeight w:val="918"/>
        </w:trPr>
        <w:tc>
          <w:tcPr>
            <w:tcW w:w="852" w:type="dxa"/>
            <w:shd w:val="clear" w:color="auto" w:fill="D9D9D9"/>
          </w:tcPr>
          <w:bookmarkEnd w:id="0"/>
          <w:p w14:paraId="3B9C5F0F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Symbol </w:t>
            </w:r>
          </w:p>
          <w:p w14:paraId="78F79937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EKP</w:t>
            </w:r>
          </w:p>
        </w:tc>
        <w:tc>
          <w:tcPr>
            <w:tcW w:w="566" w:type="dxa"/>
            <w:shd w:val="clear" w:color="auto" w:fill="D9D9D9"/>
          </w:tcPr>
          <w:p w14:paraId="4DBDB9DB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Test</w:t>
            </w:r>
          </w:p>
        </w:tc>
        <w:tc>
          <w:tcPr>
            <w:tcW w:w="992" w:type="dxa"/>
            <w:shd w:val="clear" w:color="auto" w:fill="D9D9D9"/>
          </w:tcPr>
          <w:p w14:paraId="028FEF8A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14:paraId="66E5209A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ustny</w:t>
            </w:r>
          </w:p>
        </w:tc>
        <w:tc>
          <w:tcPr>
            <w:tcW w:w="992" w:type="dxa"/>
            <w:shd w:val="clear" w:color="auto" w:fill="D9D9D9"/>
          </w:tcPr>
          <w:p w14:paraId="7F2098DF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14:paraId="2095AD8E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pisemny</w:t>
            </w:r>
          </w:p>
        </w:tc>
        <w:tc>
          <w:tcPr>
            <w:tcW w:w="1134" w:type="dxa"/>
            <w:shd w:val="clear" w:color="auto" w:fill="D9D9D9"/>
          </w:tcPr>
          <w:p w14:paraId="292FF4E2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Kolokwium</w:t>
            </w:r>
          </w:p>
        </w:tc>
        <w:tc>
          <w:tcPr>
            <w:tcW w:w="1418" w:type="dxa"/>
            <w:shd w:val="clear" w:color="auto" w:fill="D9D9D9"/>
          </w:tcPr>
          <w:p w14:paraId="2FD242D7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Sprawozdanie </w:t>
            </w:r>
          </w:p>
        </w:tc>
        <w:tc>
          <w:tcPr>
            <w:tcW w:w="851" w:type="dxa"/>
            <w:shd w:val="clear" w:color="auto" w:fill="D9D9D9"/>
          </w:tcPr>
          <w:p w14:paraId="305B098C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Projekt</w:t>
            </w:r>
          </w:p>
        </w:tc>
        <w:tc>
          <w:tcPr>
            <w:tcW w:w="1134" w:type="dxa"/>
            <w:shd w:val="clear" w:color="auto" w:fill="D9D9D9"/>
          </w:tcPr>
          <w:p w14:paraId="2F8A18BA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Prezentacja</w:t>
            </w:r>
          </w:p>
        </w:tc>
        <w:tc>
          <w:tcPr>
            <w:tcW w:w="1134" w:type="dxa"/>
            <w:shd w:val="clear" w:color="auto" w:fill="D9D9D9"/>
          </w:tcPr>
          <w:p w14:paraId="5FE35B61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Zaliczenie</w:t>
            </w:r>
          </w:p>
          <w:p w14:paraId="303580D7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praktyczne</w:t>
            </w:r>
          </w:p>
        </w:tc>
        <w:tc>
          <w:tcPr>
            <w:tcW w:w="709" w:type="dxa"/>
            <w:shd w:val="clear" w:color="auto" w:fill="D9D9D9"/>
          </w:tcPr>
          <w:p w14:paraId="0F9C8177" w14:textId="77777777"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Inne</w:t>
            </w:r>
          </w:p>
        </w:tc>
      </w:tr>
      <w:tr w:rsidR="00D2048D" w:rsidRPr="00E622B6" w14:paraId="67DF0E01" w14:textId="77777777" w:rsidTr="006A54C5">
        <w:trPr>
          <w:trHeight w:val="283"/>
        </w:trPr>
        <w:tc>
          <w:tcPr>
            <w:tcW w:w="852" w:type="dxa"/>
          </w:tcPr>
          <w:p w14:paraId="088DCDF1" w14:textId="13E08830" w:rsidR="00D2048D" w:rsidRPr="00E622B6" w:rsidRDefault="00EC4FE2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14:paraId="432238B8" w14:textId="77777777" w:rsidR="00D2048D" w:rsidRPr="006A54C5" w:rsidRDefault="00FD105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</w:tcPr>
          <w:p w14:paraId="12E6D516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C8966EA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3DE224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71975B1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16C4CF76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579246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9347F2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4E3BD173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21853C36" w14:textId="77777777" w:rsidTr="006A54C5">
        <w:trPr>
          <w:trHeight w:val="283"/>
        </w:trPr>
        <w:tc>
          <w:tcPr>
            <w:tcW w:w="852" w:type="dxa"/>
          </w:tcPr>
          <w:p w14:paraId="73292569" w14:textId="033CB1E7" w:rsidR="00D2048D" w:rsidRPr="00E622B6" w:rsidRDefault="00EC4FE2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14:paraId="0C8D2050" w14:textId="77777777" w:rsidR="00D2048D" w:rsidRPr="006A54C5" w:rsidRDefault="00FD105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</w:tcPr>
          <w:p w14:paraId="1D1D5795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9B5C3A7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1F8CF3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5E6F115B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65F9AA0C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FD6DF8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70943D" w14:textId="77777777" w:rsidR="00D2048D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  <w:r w:rsidRPr="006A54C5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37F3DD80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14:paraId="70DFB7AB" w14:textId="77777777" w:rsidTr="006A54C5">
        <w:trPr>
          <w:trHeight w:val="283"/>
        </w:trPr>
        <w:tc>
          <w:tcPr>
            <w:tcW w:w="852" w:type="dxa"/>
          </w:tcPr>
          <w:p w14:paraId="0F63ACC0" w14:textId="571315F5" w:rsidR="00D2048D" w:rsidRPr="00E622B6" w:rsidRDefault="00EC4FE2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14:paraId="7DE70003" w14:textId="77777777" w:rsidR="00D2048D" w:rsidRPr="006A54C5" w:rsidRDefault="00FD105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</w:tcPr>
          <w:p w14:paraId="21F8711F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531879D1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0632AC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D2D1F8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2FCDD6B6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6B2BFC4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7365CC" w14:textId="77777777" w:rsidR="00D2048D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  <w:r w:rsidRPr="006A54C5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7015014C" w14:textId="77777777" w:rsidR="00D2048D" w:rsidRPr="006A54C5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D4ED7" w:rsidRPr="00E622B6" w14:paraId="692C0630" w14:textId="77777777" w:rsidTr="006A54C5">
        <w:trPr>
          <w:trHeight w:val="283"/>
        </w:trPr>
        <w:tc>
          <w:tcPr>
            <w:tcW w:w="852" w:type="dxa"/>
          </w:tcPr>
          <w:p w14:paraId="51960D16" w14:textId="4433CFEF" w:rsidR="001D4ED7" w:rsidRPr="00E622B6" w:rsidRDefault="00EC4FE2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14:paraId="0480E97A" w14:textId="77777777" w:rsidR="001D4ED7" w:rsidRPr="006A54C5" w:rsidRDefault="00FD105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</w:tcPr>
          <w:p w14:paraId="608990AF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18807F97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AB7A8E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18963FE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5ECDC8E9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A170FB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7781AF6" w14:textId="77777777" w:rsidR="001D4ED7" w:rsidRPr="006A54C5" w:rsidRDefault="001D4ED7" w:rsidP="001D4ED7">
            <w:pPr>
              <w:jc w:val="center"/>
              <w:rPr>
                <w:sz w:val="22"/>
                <w:szCs w:val="22"/>
              </w:rPr>
            </w:pPr>
            <w:r w:rsidRPr="006A54C5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45AF17AC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D4ED7" w:rsidRPr="00E622B6" w14:paraId="73B0D296" w14:textId="77777777" w:rsidTr="006A54C5">
        <w:trPr>
          <w:trHeight w:val="283"/>
        </w:trPr>
        <w:tc>
          <w:tcPr>
            <w:tcW w:w="852" w:type="dxa"/>
          </w:tcPr>
          <w:p w14:paraId="58F63E12" w14:textId="0F8CEA4D" w:rsidR="001D4ED7" w:rsidRPr="00E622B6" w:rsidRDefault="00EC4FE2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5</w:t>
            </w:r>
          </w:p>
        </w:tc>
        <w:tc>
          <w:tcPr>
            <w:tcW w:w="566" w:type="dxa"/>
          </w:tcPr>
          <w:p w14:paraId="79B8222F" w14:textId="77777777" w:rsidR="001D4ED7" w:rsidRPr="006A54C5" w:rsidRDefault="00FD105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</w:tcPr>
          <w:p w14:paraId="280469A0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C54DF0A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FD5A26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087843A4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08C7AA59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DEBB8C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1CDD1EF" w14:textId="77777777" w:rsidR="001D4ED7" w:rsidRPr="006A54C5" w:rsidRDefault="001D4ED7" w:rsidP="001D4ED7">
            <w:pPr>
              <w:jc w:val="center"/>
              <w:rPr>
                <w:sz w:val="22"/>
                <w:szCs w:val="22"/>
              </w:rPr>
            </w:pPr>
            <w:r w:rsidRPr="006A54C5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7FFBA333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D4ED7" w:rsidRPr="00E622B6" w14:paraId="1C7CBB83" w14:textId="77777777" w:rsidTr="006A54C5">
        <w:trPr>
          <w:trHeight w:val="283"/>
        </w:trPr>
        <w:tc>
          <w:tcPr>
            <w:tcW w:w="852" w:type="dxa"/>
          </w:tcPr>
          <w:p w14:paraId="618BB675" w14:textId="44C96CF3" w:rsidR="001D4ED7" w:rsidRPr="00E622B6" w:rsidRDefault="00EC4FE2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6</w:t>
            </w:r>
          </w:p>
        </w:tc>
        <w:tc>
          <w:tcPr>
            <w:tcW w:w="566" w:type="dxa"/>
          </w:tcPr>
          <w:p w14:paraId="47E38AFC" w14:textId="77777777" w:rsidR="001D4ED7" w:rsidRPr="006A54C5" w:rsidRDefault="00FD105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</w:tcPr>
          <w:p w14:paraId="7F57AF46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1EC0671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BFFA30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7DEDD4CE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2809ED15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D8F70D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18A7EF1" w14:textId="77777777" w:rsidR="001D4ED7" w:rsidRPr="006A54C5" w:rsidRDefault="001D4ED7" w:rsidP="001D4E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934DFDC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D4ED7" w:rsidRPr="00E622B6" w14:paraId="796008E9" w14:textId="77777777" w:rsidTr="006A54C5">
        <w:trPr>
          <w:trHeight w:val="283"/>
        </w:trPr>
        <w:tc>
          <w:tcPr>
            <w:tcW w:w="852" w:type="dxa"/>
          </w:tcPr>
          <w:p w14:paraId="78325A17" w14:textId="0BC55264" w:rsidR="001D4ED7" w:rsidRPr="00E622B6" w:rsidRDefault="00EC4FE2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E622B6">
              <w:rPr>
                <w:sz w:val="22"/>
                <w:szCs w:val="22"/>
              </w:rPr>
              <w:t>7</w:t>
            </w:r>
          </w:p>
        </w:tc>
        <w:tc>
          <w:tcPr>
            <w:tcW w:w="566" w:type="dxa"/>
          </w:tcPr>
          <w:p w14:paraId="3EB72BD4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14192714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23FCF38C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180E10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7E04B3D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02B32B52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919932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2AED3AF" w14:textId="77777777" w:rsidR="001D4ED7" w:rsidRPr="006A54C5" w:rsidRDefault="001D4ED7" w:rsidP="001D4ED7">
            <w:pPr>
              <w:jc w:val="center"/>
              <w:rPr>
                <w:sz w:val="22"/>
                <w:szCs w:val="22"/>
              </w:rPr>
            </w:pPr>
            <w:r w:rsidRPr="006A54C5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27FB93C1" w14:textId="77777777" w:rsidR="001D4ED7" w:rsidRPr="006A54C5" w:rsidRDefault="001D4ED7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A54C5" w:rsidRPr="00E622B6" w14:paraId="647AD76E" w14:textId="77777777" w:rsidTr="006A54C5">
        <w:trPr>
          <w:trHeight w:val="283"/>
        </w:trPr>
        <w:tc>
          <w:tcPr>
            <w:tcW w:w="852" w:type="dxa"/>
          </w:tcPr>
          <w:p w14:paraId="7442BC84" w14:textId="597664CE" w:rsidR="006A54C5" w:rsidRPr="00E622B6" w:rsidRDefault="00EC4FE2" w:rsidP="006A5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EP8</w:t>
            </w:r>
          </w:p>
        </w:tc>
        <w:tc>
          <w:tcPr>
            <w:tcW w:w="566" w:type="dxa"/>
          </w:tcPr>
          <w:p w14:paraId="3F47071E" w14:textId="77777777" w:rsidR="006A54C5" w:rsidRPr="006A54C5" w:rsidRDefault="00FD105A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</w:tcPr>
          <w:p w14:paraId="22E8EAC8" w14:textId="77777777" w:rsidR="006A54C5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5C83CF2D" w14:textId="77777777" w:rsidR="006A54C5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AFC6FE" w14:textId="77777777" w:rsidR="006A54C5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3D71C95A" w14:textId="77777777" w:rsidR="006A54C5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51465BAF" w14:textId="77777777" w:rsidR="006A54C5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382830" w14:textId="77777777" w:rsidR="006A54C5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6A6438" w14:textId="77777777" w:rsidR="006A54C5" w:rsidRPr="006A54C5" w:rsidRDefault="006A54C5" w:rsidP="001D4E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4893ADAE" w14:textId="77777777" w:rsidR="006A54C5" w:rsidRPr="006A54C5" w:rsidRDefault="006A54C5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2F49CB7" w14:textId="77777777" w:rsidR="00D2048D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lastRenderedPageBreak/>
        <w:t>Kryteria zaliczenia przedmiotu:</w:t>
      </w:r>
    </w:p>
    <w:tbl>
      <w:tblPr>
        <w:tblW w:w="488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3"/>
        <w:gridCol w:w="8113"/>
      </w:tblGrid>
      <w:tr w:rsidR="00D2048D" w:rsidRPr="00E622B6" w14:paraId="084A135A" w14:textId="77777777" w:rsidTr="00120E0A">
        <w:tc>
          <w:tcPr>
            <w:tcW w:w="728" w:type="pct"/>
            <w:shd w:val="clear" w:color="auto" w:fill="D9D9D9"/>
          </w:tcPr>
          <w:p w14:paraId="102267EC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272" w:type="pct"/>
            <w:shd w:val="clear" w:color="auto" w:fill="D9D9D9"/>
          </w:tcPr>
          <w:p w14:paraId="12F97D56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1D4ED7" w:rsidRPr="00E622B6" w14:paraId="14290F52" w14:textId="77777777" w:rsidTr="008F71CE">
        <w:trPr>
          <w:trHeight w:val="819"/>
        </w:trPr>
        <w:tc>
          <w:tcPr>
            <w:tcW w:w="728" w:type="pct"/>
            <w:vAlign w:val="center"/>
          </w:tcPr>
          <w:p w14:paraId="1CD525A2" w14:textId="77777777" w:rsidR="001D4ED7" w:rsidRPr="00111E29" w:rsidRDefault="001D4ED7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4272" w:type="pct"/>
          </w:tcPr>
          <w:p w14:paraId="38118BB2" w14:textId="77777777" w:rsidR="001D4ED7" w:rsidRPr="00C61B35" w:rsidRDefault="001D4ED7" w:rsidP="00122152">
            <w:pPr>
              <w:rPr>
                <w:sz w:val="22"/>
                <w:szCs w:val="22"/>
              </w:rPr>
            </w:pPr>
            <w:r w:rsidRPr="00C61B35">
              <w:rPr>
                <w:sz w:val="22"/>
                <w:szCs w:val="22"/>
              </w:rPr>
              <w:t>Student uzyskał zakładane efekty kształcenia. Student uczęszczał na za</w:t>
            </w:r>
            <w:r w:rsidR="00FD105A">
              <w:rPr>
                <w:sz w:val="22"/>
                <w:szCs w:val="22"/>
              </w:rPr>
              <w:t>jęcia praktyczne</w:t>
            </w:r>
            <w:r w:rsidRPr="00C61B35">
              <w:rPr>
                <w:sz w:val="22"/>
                <w:szCs w:val="22"/>
              </w:rPr>
              <w:t>. Miał 100% frekwencji i zaliczył wszystkie sprawdziany. Ocena końcowa to średnia z wiadomości teoretycznych oraz testów sprawnościowych.</w:t>
            </w:r>
          </w:p>
        </w:tc>
      </w:tr>
      <w:tr w:rsidR="001D4ED7" w:rsidRPr="00E622B6" w14:paraId="0CA729AF" w14:textId="77777777" w:rsidTr="008F71CE">
        <w:trPr>
          <w:trHeight w:val="819"/>
        </w:trPr>
        <w:tc>
          <w:tcPr>
            <w:tcW w:w="728" w:type="pct"/>
            <w:vAlign w:val="center"/>
          </w:tcPr>
          <w:p w14:paraId="063D8699" w14:textId="77777777" w:rsidR="001D4ED7" w:rsidRPr="00111E29" w:rsidRDefault="001D4ED7" w:rsidP="00D81CFF">
            <w:pPr>
              <w:pStyle w:val="Nagwek1"/>
              <w:spacing w:before="0" w:after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II</w:t>
            </w:r>
          </w:p>
        </w:tc>
        <w:tc>
          <w:tcPr>
            <w:tcW w:w="4272" w:type="pct"/>
          </w:tcPr>
          <w:p w14:paraId="01614BD7" w14:textId="77777777" w:rsidR="001D4ED7" w:rsidRPr="00C61B35" w:rsidRDefault="001D4ED7" w:rsidP="00122152">
            <w:pPr>
              <w:pStyle w:val="Nagwek1"/>
              <w:spacing w:before="0" w:after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61B35">
              <w:rPr>
                <w:rFonts w:ascii="Times New Roman" w:hAnsi="Times New Roman"/>
                <w:b w:val="0"/>
                <w:sz w:val="22"/>
                <w:szCs w:val="22"/>
              </w:rPr>
              <w:t>Student uzyskał zakładane efekty kształcenia. Student uczęszczał na za</w:t>
            </w:r>
            <w:r w:rsidR="005B13DF">
              <w:rPr>
                <w:rFonts w:ascii="Times New Roman" w:hAnsi="Times New Roman"/>
                <w:b w:val="0"/>
                <w:sz w:val="22"/>
                <w:szCs w:val="22"/>
              </w:rPr>
              <w:t>jęcia praktyczne</w:t>
            </w:r>
            <w:r w:rsidRPr="00C61B35">
              <w:rPr>
                <w:rFonts w:ascii="Times New Roman" w:hAnsi="Times New Roman"/>
                <w:b w:val="0"/>
                <w:sz w:val="22"/>
                <w:szCs w:val="22"/>
              </w:rPr>
              <w:t>. Miał 100% frekwencji i zaliczył wszystkie sprawdziany. Ocena końcowa to średnia z wiadomości teoretycznych oraz testów sprawnościowych.</w:t>
            </w:r>
          </w:p>
        </w:tc>
      </w:tr>
      <w:tr w:rsidR="001D4ED7" w:rsidRPr="00E622B6" w14:paraId="1DA9F23A" w14:textId="77777777" w:rsidTr="008F71CE">
        <w:trPr>
          <w:trHeight w:val="819"/>
        </w:trPr>
        <w:tc>
          <w:tcPr>
            <w:tcW w:w="728" w:type="pct"/>
            <w:vAlign w:val="center"/>
          </w:tcPr>
          <w:p w14:paraId="03F6E95C" w14:textId="77777777" w:rsidR="001D4ED7" w:rsidRPr="00111E29" w:rsidRDefault="001D4ED7" w:rsidP="00D81CFF">
            <w:pPr>
              <w:pStyle w:val="Nagwek1"/>
              <w:spacing w:before="0" w:after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III</w:t>
            </w:r>
          </w:p>
        </w:tc>
        <w:tc>
          <w:tcPr>
            <w:tcW w:w="4272" w:type="pct"/>
          </w:tcPr>
          <w:p w14:paraId="326311AD" w14:textId="77777777" w:rsidR="001D4ED7" w:rsidRPr="00C61B35" w:rsidRDefault="001D4ED7" w:rsidP="00122152">
            <w:pPr>
              <w:pStyle w:val="Nagwek1"/>
              <w:spacing w:befor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61B35">
              <w:rPr>
                <w:rFonts w:ascii="Times New Roman" w:hAnsi="Times New Roman"/>
                <w:b w:val="0"/>
                <w:sz w:val="22"/>
                <w:szCs w:val="22"/>
              </w:rPr>
              <w:t>Student uzyskał zakładane efekty kształcenia. Student uczęszczał na za</w:t>
            </w:r>
            <w:r w:rsidR="005B13DF">
              <w:rPr>
                <w:rFonts w:ascii="Times New Roman" w:hAnsi="Times New Roman"/>
                <w:b w:val="0"/>
                <w:sz w:val="22"/>
                <w:szCs w:val="22"/>
              </w:rPr>
              <w:t>jęcia praktyczne</w:t>
            </w:r>
            <w:r w:rsidRPr="00C61B35">
              <w:rPr>
                <w:rFonts w:ascii="Times New Roman" w:hAnsi="Times New Roman"/>
                <w:b w:val="0"/>
                <w:sz w:val="22"/>
                <w:szCs w:val="22"/>
              </w:rPr>
              <w:t>. Miał 100% frekwencji i zaliczył wszystkie sprawdziany. Ocena końcowa to średnia z wiadomości teoretycznych oraz testów sprawnościowych.</w:t>
            </w:r>
          </w:p>
        </w:tc>
      </w:tr>
      <w:tr w:rsidR="001D4ED7" w:rsidRPr="00E622B6" w14:paraId="4AA06215" w14:textId="77777777" w:rsidTr="008F71CE">
        <w:trPr>
          <w:trHeight w:val="819"/>
        </w:trPr>
        <w:tc>
          <w:tcPr>
            <w:tcW w:w="728" w:type="pct"/>
            <w:vAlign w:val="center"/>
          </w:tcPr>
          <w:p w14:paraId="1BBE6B22" w14:textId="77777777" w:rsidR="001D4ED7" w:rsidRPr="00111E29" w:rsidRDefault="001D4ED7" w:rsidP="00D81CFF">
            <w:pPr>
              <w:pStyle w:val="Nagwek1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</w:t>
            </w:r>
          </w:p>
        </w:tc>
        <w:tc>
          <w:tcPr>
            <w:tcW w:w="4272" w:type="pct"/>
          </w:tcPr>
          <w:p w14:paraId="7320C131" w14:textId="77777777" w:rsidR="001D4ED7" w:rsidRPr="00C61B35" w:rsidRDefault="001D4ED7" w:rsidP="00122152">
            <w:pPr>
              <w:pStyle w:val="Nagwek1"/>
              <w:spacing w:befor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61B35">
              <w:rPr>
                <w:rFonts w:ascii="Times New Roman" w:hAnsi="Times New Roman"/>
                <w:b w:val="0"/>
                <w:sz w:val="22"/>
                <w:szCs w:val="22"/>
              </w:rPr>
              <w:t>Student uzyskał zakładane efekty kształcenia. Student uczęszczał na za</w:t>
            </w:r>
            <w:r w:rsidR="005B13DF">
              <w:rPr>
                <w:rFonts w:ascii="Times New Roman" w:hAnsi="Times New Roman"/>
                <w:b w:val="0"/>
                <w:sz w:val="22"/>
                <w:szCs w:val="22"/>
              </w:rPr>
              <w:t>jęcia praktyczne</w:t>
            </w:r>
            <w:r w:rsidRPr="00C61B35">
              <w:rPr>
                <w:rFonts w:ascii="Times New Roman" w:hAnsi="Times New Roman"/>
                <w:b w:val="0"/>
                <w:sz w:val="22"/>
                <w:szCs w:val="22"/>
              </w:rPr>
              <w:t>. Miał 100% frekwencji i zaliczył wszystkie sprawdziany. Ocena końcowa to średnia z wiadomości teoretycznych oraz testów sprawnościowych.</w:t>
            </w:r>
          </w:p>
        </w:tc>
      </w:tr>
    </w:tbl>
    <w:p w14:paraId="05DFA9CE" w14:textId="77777777" w:rsidR="008F71CE" w:rsidRDefault="00D2048D" w:rsidP="008F71CE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>Uwaga: student otrzymuje ocenę powyżej dostatecznej, jeżeli uzyskane efekty kształcenia przekraczają wymagane minimum.</w:t>
      </w:r>
    </w:p>
    <w:p w14:paraId="70820612" w14:textId="77777777" w:rsidR="008F71CE" w:rsidRDefault="008F71CE" w:rsidP="008F71CE">
      <w:pPr>
        <w:pStyle w:val="Nagwek1"/>
        <w:spacing w:before="0"/>
        <w:rPr>
          <w:b w:val="0"/>
          <w:sz w:val="22"/>
          <w:szCs w:val="22"/>
        </w:rPr>
      </w:pPr>
    </w:p>
    <w:p w14:paraId="472FD042" w14:textId="77777777" w:rsidR="00D2048D" w:rsidRDefault="00D2048D" w:rsidP="008F71CE">
      <w:pPr>
        <w:pStyle w:val="Nagwek1"/>
        <w:spacing w:before="0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0"/>
        <w:gridCol w:w="905"/>
        <w:gridCol w:w="905"/>
        <w:gridCol w:w="905"/>
        <w:gridCol w:w="540"/>
      </w:tblGrid>
      <w:tr w:rsidR="00D2048D" w:rsidRPr="00E622B6" w14:paraId="3B9DE4DB" w14:textId="77777777" w:rsidTr="00EC4FE2">
        <w:tc>
          <w:tcPr>
            <w:tcW w:w="3259" w:type="pct"/>
            <w:vMerge w:val="restart"/>
            <w:shd w:val="clear" w:color="auto" w:fill="D9D9D9"/>
            <w:vAlign w:val="center"/>
          </w:tcPr>
          <w:p w14:paraId="329A27FB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41" w:type="pct"/>
            <w:gridSpan w:val="4"/>
            <w:shd w:val="clear" w:color="auto" w:fill="D9D9D9"/>
          </w:tcPr>
          <w:p w14:paraId="5EFC8C97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19AA76D7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D2048D" w:rsidRPr="00E622B6" w14:paraId="29EF0005" w14:textId="77777777" w:rsidTr="00EC4FE2">
        <w:tc>
          <w:tcPr>
            <w:tcW w:w="3259" w:type="pct"/>
            <w:vMerge/>
            <w:shd w:val="clear" w:color="auto" w:fill="D9D9D9"/>
          </w:tcPr>
          <w:p w14:paraId="33617BBA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D9D9D9"/>
            <w:vAlign w:val="center"/>
          </w:tcPr>
          <w:p w14:paraId="3DD46410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W, C</w:t>
            </w:r>
          </w:p>
        </w:tc>
        <w:tc>
          <w:tcPr>
            <w:tcW w:w="484" w:type="pct"/>
            <w:shd w:val="clear" w:color="auto" w:fill="D9D9D9"/>
            <w:vAlign w:val="center"/>
          </w:tcPr>
          <w:p w14:paraId="180F9D52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</w:t>
            </w:r>
          </w:p>
        </w:tc>
        <w:tc>
          <w:tcPr>
            <w:tcW w:w="484" w:type="pct"/>
            <w:shd w:val="clear" w:color="auto" w:fill="D9D9D9"/>
            <w:vAlign w:val="center"/>
          </w:tcPr>
          <w:p w14:paraId="2A130EA9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</w:t>
            </w:r>
          </w:p>
        </w:tc>
        <w:tc>
          <w:tcPr>
            <w:tcW w:w="288" w:type="pct"/>
            <w:shd w:val="clear" w:color="auto" w:fill="D9D9D9"/>
            <w:vAlign w:val="center"/>
          </w:tcPr>
          <w:p w14:paraId="382621E4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S</w:t>
            </w:r>
          </w:p>
        </w:tc>
      </w:tr>
      <w:tr w:rsidR="00D2048D" w:rsidRPr="00E622B6" w14:paraId="03967E6C" w14:textId="77777777" w:rsidTr="00EC4FE2">
        <w:tc>
          <w:tcPr>
            <w:tcW w:w="3259" w:type="pct"/>
            <w:shd w:val="clear" w:color="auto" w:fill="D9D9D9"/>
          </w:tcPr>
          <w:p w14:paraId="50E091A3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84" w:type="pct"/>
          </w:tcPr>
          <w:p w14:paraId="5240018A" w14:textId="77777777" w:rsidR="00D2048D" w:rsidRPr="00E622B6" w:rsidRDefault="005B13DF" w:rsidP="00D81C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484" w:type="pct"/>
          </w:tcPr>
          <w:p w14:paraId="7C87F77A" w14:textId="12C9178D" w:rsidR="00D2048D" w:rsidRPr="00E622B6" w:rsidRDefault="00F71141" w:rsidP="00D81C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84" w:type="pct"/>
          </w:tcPr>
          <w:p w14:paraId="072DF630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</w:tcPr>
          <w:p w14:paraId="094A5473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1301F09C" w14:textId="77777777" w:rsidTr="00EC4FE2">
        <w:tc>
          <w:tcPr>
            <w:tcW w:w="3259" w:type="pct"/>
            <w:shd w:val="clear" w:color="auto" w:fill="D9D9D9"/>
          </w:tcPr>
          <w:p w14:paraId="3F7CA304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84" w:type="pct"/>
          </w:tcPr>
          <w:p w14:paraId="2B86A99F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825F214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12C4E7BF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</w:tcPr>
          <w:p w14:paraId="26FB553E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6343F348" w14:textId="77777777" w:rsidTr="00EC4FE2">
        <w:tc>
          <w:tcPr>
            <w:tcW w:w="3259" w:type="pct"/>
            <w:shd w:val="clear" w:color="auto" w:fill="D9D9D9"/>
          </w:tcPr>
          <w:p w14:paraId="4C785648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84" w:type="pct"/>
          </w:tcPr>
          <w:p w14:paraId="3F92D82E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7F7C363F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5B3A1169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</w:tcPr>
          <w:p w14:paraId="5DBAD32B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5BA7D777" w14:textId="77777777" w:rsidTr="00EC4FE2">
        <w:tc>
          <w:tcPr>
            <w:tcW w:w="3259" w:type="pct"/>
            <w:shd w:val="clear" w:color="auto" w:fill="D9D9D9"/>
          </w:tcPr>
          <w:p w14:paraId="40D9091E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84" w:type="pct"/>
          </w:tcPr>
          <w:p w14:paraId="613F9651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5F769A22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403FC17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</w:tcPr>
          <w:p w14:paraId="07EAF439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3CD1F8C0" w14:textId="77777777" w:rsidTr="00EC4FE2">
        <w:tc>
          <w:tcPr>
            <w:tcW w:w="3259" w:type="pct"/>
            <w:shd w:val="clear" w:color="auto" w:fill="D9D9D9"/>
          </w:tcPr>
          <w:p w14:paraId="5101E93D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84" w:type="pct"/>
          </w:tcPr>
          <w:p w14:paraId="515DB069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12459187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11EC924E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</w:tcPr>
          <w:p w14:paraId="3BB57EE5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3CF1CBD4" w14:textId="77777777" w:rsidTr="00EC4FE2">
        <w:tc>
          <w:tcPr>
            <w:tcW w:w="3259" w:type="pct"/>
            <w:shd w:val="clear" w:color="auto" w:fill="D9D9D9"/>
          </w:tcPr>
          <w:p w14:paraId="5E40A442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84" w:type="pct"/>
          </w:tcPr>
          <w:p w14:paraId="70EA4EE4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67E175A4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14:paraId="4F6AF54F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</w:tcPr>
          <w:p w14:paraId="5551C4A5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330A931E" w14:textId="77777777" w:rsidTr="00EC4FE2">
        <w:tc>
          <w:tcPr>
            <w:tcW w:w="3259" w:type="pct"/>
            <w:tcBorders>
              <w:bottom w:val="single" w:sz="12" w:space="0" w:color="auto"/>
            </w:tcBorders>
            <w:shd w:val="clear" w:color="auto" w:fill="D9D9D9"/>
          </w:tcPr>
          <w:p w14:paraId="23254E59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693B6700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26EB4D75" w14:textId="77777777" w:rsidR="00D2048D" w:rsidRPr="00E622B6" w:rsidRDefault="00D2048D" w:rsidP="00D81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14:paraId="2C074EE8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</w:tcPr>
          <w:p w14:paraId="2F6AE61C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71188B54" w14:textId="77777777" w:rsidTr="00EC4FE2">
        <w:tc>
          <w:tcPr>
            <w:tcW w:w="3259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37BAC2A9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12CAA24B" w14:textId="77777777" w:rsidR="00D2048D" w:rsidRPr="00E622B6" w:rsidRDefault="005B13DF" w:rsidP="00D81C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02C0C302" w14:textId="5DEF735B" w:rsidR="00D2048D" w:rsidRPr="00E622B6" w:rsidRDefault="00F71141" w:rsidP="00D81C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14:paraId="3805DA33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12" w:space="0" w:color="auto"/>
              <w:bottom w:val="single" w:sz="8" w:space="0" w:color="auto"/>
            </w:tcBorders>
          </w:tcPr>
          <w:p w14:paraId="5390B264" w14:textId="77777777" w:rsidR="00D2048D" w:rsidRPr="00E622B6" w:rsidRDefault="00D2048D" w:rsidP="00D81CFF">
            <w:pPr>
              <w:rPr>
                <w:sz w:val="22"/>
                <w:szCs w:val="22"/>
              </w:rPr>
            </w:pPr>
          </w:p>
        </w:tc>
      </w:tr>
      <w:tr w:rsidR="00D2048D" w:rsidRPr="00E622B6" w14:paraId="23662AD4" w14:textId="77777777" w:rsidTr="00EC4FE2">
        <w:tc>
          <w:tcPr>
            <w:tcW w:w="325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55A61006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EC18F6B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2A7E286" w14:textId="77777777" w:rsidR="00D2048D" w:rsidRPr="00E622B6" w:rsidRDefault="00122152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DAA02AD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E357213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</w:p>
        </w:tc>
      </w:tr>
      <w:tr w:rsidR="00D2048D" w:rsidRPr="00E622B6" w14:paraId="5245216E" w14:textId="77777777" w:rsidTr="00EC4FE2">
        <w:tc>
          <w:tcPr>
            <w:tcW w:w="3259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2185DE62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41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27B12780" w14:textId="77777777" w:rsidR="00D2048D" w:rsidRPr="00E622B6" w:rsidRDefault="006A4343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D2048D" w:rsidRPr="00E622B6" w14:paraId="521953D6" w14:textId="77777777" w:rsidTr="00EC4FE2">
        <w:tc>
          <w:tcPr>
            <w:tcW w:w="3259" w:type="pct"/>
            <w:tcBorders>
              <w:top w:val="single" w:sz="12" w:space="0" w:color="auto"/>
            </w:tcBorders>
            <w:shd w:val="clear" w:color="auto" w:fill="D9D9D9"/>
          </w:tcPr>
          <w:p w14:paraId="41206130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41" w:type="pct"/>
            <w:gridSpan w:val="4"/>
            <w:tcBorders>
              <w:top w:val="single" w:sz="12" w:space="0" w:color="auto"/>
            </w:tcBorders>
          </w:tcPr>
          <w:p w14:paraId="123D3B51" w14:textId="1501AB86" w:rsidR="00D2048D" w:rsidRPr="00E622B6" w:rsidRDefault="00F71141" w:rsidP="00D81C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D2048D" w:rsidRPr="00E622B6" w14:paraId="061F56D5" w14:textId="77777777" w:rsidTr="00EC4FE2">
        <w:tc>
          <w:tcPr>
            <w:tcW w:w="3259" w:type="pct"/>
            <w:shd w:val="clear" w:color="auto" w:fill="D9D9D9"/>
          </w:tcPr>
          <w:p w14:paraId="30B22889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41" w:type="pct"/>
            <w:gridSpan w:val="4"/>
          </w:tcPr>
          <w:p w14:paraId="3DC9E9E9" w14:textId="67EE23A1" w:rsidR="00D2048D" w:rsidRPr="00E622B6" w:rsidRDefault="00F71141" w:rsidP="00D81C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</w:tbl>
    <w:p w14:paraId="7B52CBEB" w14:textId="77777777" w:rsidR="00D2048D" w:rsidRPr="00E622B6" w:rsidRDefault="00D2048D">
      <w:pPr>
        <w:rPr>
          <w:b/>
          <w:sz w:val="22"/>
          <w:szCs w:val="22"/>
        </w:rPr>
      </w:pPr>
    </w:p>
    <w:p w14:paraId="3265EC76" w14:textId="77777777" w:rsidR="00D2048D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8"/>
      </w:tblGrid>
      <w:tr w:rsidR="00D2048D" w:rsidRPr="00E622B6" w14:paraId="5CB89919" w14:textId="77777777" w:rsidTr="008C1495">
        <w:tc>
          <w:tcPr>
            <w:tcW w:w="9638" w:type="dxa"/>
            <w:shd w:val="clear" w:color="auto" w:fill="D9D9D9"/>
          </w:tcPr>
          <w:p w14:paraId="5E78D60D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E622B6" w14:paraId="5554B02A" w14:textId="77777777" w:rsidTr="008C1495">
        <w:tc>
          <w:tcPr>
            <w:tcW w:w="9638" w:type="dxa"/>
          </w:tcPr>
          <w:p w14:paraId="30D62EE5" w14:textId="77777777" w:rsidR="00122152" w:rsidRDefault="00122152" w:rsidP="00122152">
            <w:pPr>
              <w:numPr>
                <w:ilvl w:val="0"/>
                <w:numId w:val="5"/>
              </w:numPr>
            </w:pPr>
            <w:r>
              <w:t xml:space="preserve">E. </w:t>
            </w:r>
            <w:r w:rsidRPr="007E499E">
              <w:t>Bartkowiak: Sportowa technika pływania. Biblioteka trenera; Warszawa 1995.</w:t>
            </w:r>
          </w:p>
          <w:p w14:paraId="23D1E6BA" w14:textId="77777777" w:rsidR="00122152" w:rsidRDefault="00C70778" w:rsidP="00122152">
            <w:pPr>
              <w:numPr>
                <w:ilvl w:val="0"/>
                <w:numId w:val="5"/>
              </w:numPr>
            </w:pPr>
            <w:r>
              <w:t xml:space="preserve">Aleksander Ronikier: Fizjologia wysiłku sportowego, fizjoterapii i rekreacji. </w:t>
            </w:r>
            <w:r>
              <w:br/>
              <w:t>Warszawa 2008</w:t>
            </w:r>
            <w:r w:rsidR="00122152" w:rsidRPr="009458B5">
              <w:t>.</w:t>
            </w:r>
          </w:p>
          <w:p w14:paraId="32A093D9" w14:textId="45A2E8DB" w:rsidR="00C5057B" w:rsidRPr="00EC4FE2" w:rsidRDefault="00122152" w:rsidP="00EC4FE2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E499E">
              <w:t>WOPR: Prawie wszystko o ratownictwie wodnym. Warszawa 1993.</w:t>
            </w:r>
          </w:p>
        </w:tc>
      </w:tr>
      <w:tr w:rsidR="00D2048D" w:rsidRPr="00E622B6" w14:paraId="21B7064D" w14:textId="77777777" w:rsidTr="008C1495">
        <w:tc>
          <w:tcPr>
            <w:tcW w:w="9638" w:type="dxa"/>
            <w:shd w:val="clear" w:color="auto" w:fill="D9D9D9"/>
          </w:tcPr>
          <w:p w14:paraId="2CF72E46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E622B6" w14:paraId="27CEA9B7" w14:textId="77777777" w:rsidTr="003743A9">
        <w:tc>
          <w:tcPr>
            <w:tcW w:w="9638" w:type="dxa"/>
            <w:vAlign w:val="bottom"/>
          </w:tcPr>
          <w:p w14:paraId="05798DC5" w14:textId="77777777" w:rsidR="003743A9" w:rsidRPr="003743A9" w:rsidRDefault="003743A9" w:rsidP="003743A9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</w:t>
            </w:r>
            <w:r>
              <w:t xml:space="preserve">demecum wychowania fizycznego dla studentów Akademii Morskiej w Gdyni </w:t>
            </w:r>
            <w:r>
              <w:br/>
              <w:t>pod redakcją Andrzeja Lachowicza. Gdynia 2015.</w:t>
            </w:r>
          </w:p>
          <w:p w14:paraId="7A444316" w14:textId="040203C7" w:rsidR="003743A9" w:rsidRPr="00EC4FE2" w:rsidRDefault="00122152" w:rsidP="00EC4FE2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t xml:space="preserve">R. </w:t>
            </w:r>
            <w:r w:rsidRPr="007E499E">
              <w:t xml:space="preserve">Karpiński: Nauczanie pływania. </w:t>
            </w:r>
            <w:r w:rsidRPr="009458B5">
              <w:t>AWF Katowice 1995.</w:t>
            </w:r>
          </w:p>
        </w:tc>
      </w:tr>
    </w:tbl>
    <w:p w14:paraId="626790FF" w14:textId="77777777" w:rsidR="00D2048D" w:rsidRPr="00E622B6" w:rsidRDefault="00D2048D">
      <w:pPr>
        <w:rPr>
          <w:sz w:val="22"/>
          <w:szCs w:val="22"/>
        </w:rPr>
      </w:pPr>
    </w:p>
    <w:p w14:paraId="3D802DE4" w14:textId="5C579832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678"/>
      </w:tblGrid>
      <w:tr w:rsidR="00D2048D" w:rsidRPr="00E622B6" w14:paraId="78C50933" w14:textId="77777777" w:rsidTr="00EC4FE2">
        <w:tc>
          <w:tcPr>
            <w:tcW w:w="4928" w:type="dxa"/>
            <w:shd w:val="clear" w:color="auto" w:fill="D9D9D9"/>
          </w:tcPr>
          <w:p w14:paraId="796D6B60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Tytuł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/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stopień, imię, nazwisko</w:t>
            </w:r>
          </w:p>
        </w:tc>
        <w:tc>
          <w:tcPr>
            <w:tcW w:w="4678" w:type="dxa"/>
            <w:shd w:val="clear" w:color="auto" w:fill="D9D9D9"/>
          </w:tcPr>
          <w:p w14:paraId="75BD4320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604EAE28" w14:textId="77777777" w:rsidTr="00EC4FE2">
        <w:tc>
          <w:tcPr>
            <w:tcW w:w="4928" w:type="dxa"/>
            <w:shd w:val="clear" w:color="auto" w:fill="D9D9D9"/>
          </w:tcPr>
          <w:p w14:paraId="39FEDCFE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678" w:type="dxa"/>
          </w:tcPr>
          <w:p w14:paraId="0170D2AB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14:paraId="0E89E09E" w14:textId="77777777" w:rsidTr="00EC4FE2">
        <w:tc>
          <w:tcPr>
            <w:tcW w:w="4928" w:type="dxa"/>
          </w:tcPr>
          <w:p w14:paraId="457C0BAD" w14:textId="77777777" w:rsidR="00D2048D" w:rsidRPr="00111E29" w:rsidRDefault="00640BAE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</w:t>
            </w:r>
            <w:r w:rsidR="00122152">
              <w:rPr>
                <w:sz w:val="22"/>
                <w:szCs w:val="22"/>
              </w:rPr>
              <w:t xml:space="preserve"> Oskar Januszewski </w:t>
            </w:r>
          </w:p>
        </w:tc>
        <w:tc>
          <w:tcPr>
            <w:tcW w:w="4678" w:type="dxa"/>
          </w:tcPr>
          <w:p w14:paraId="42D8B44E" w14:textId="77777777" w:rsidR="00D2048D" w:rsidRPr="00122152" w:rsidRDefault="00122152" w:rsidP="00C86066">
            <w:pPr>
              <w:pStyle w:val="Tekstpodstawowy"/>
              <w:rPr>
                <w:sz w:val="22"/>
                <w:szCs w:val="22"/>
              </w:rPr>
            </w:pPr>
            <w:r w:rsidRPr="00122152">
              <w:rPr>
                <w:sz w:val="22"/>
                <w:szCs w:val="22"/>
              </w:rPr>
              <w:t>SWFiS</w:t>
            </w:r>
          </w:p>
        </w:tc>
      </w:tr>
      <w:tr w:rsidR="00D2048D" w:rsidRPr="00E622B6" w14:paraId="771455C6" w14:textId="77777777" w:rsidTr="00EC4FE2">
        <w:tc>
          <w:tcPr>
            <w:tcW w:w="4928" w:type="dxa"/>
            <w:shd w:val="clear" w:color="auto" w:fill="D9D9D9"/>
          </w:tcPr>
          <w:p w14:paraId="5A7ABD6D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678" w:type="dxa"/>
          </w:tcPr>
          <w:p w14:paraId="31C1E8FF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3743A9" w:rsidRPr="00E622B6" w14:paraId="3C8ABE6D" w14:textId="77777777" w:rsidTr="00EC4FE2">
        <w:tc>
          <w:tcPr>
            <w:tcW w:w="4928" w:type="dxa"/>
            <w:vAlign w:val="center"/>
          </w:tcPr>
          <w:p w14:paraId="622B96A5" w14:textId="77777777" w:rsidR="003743A9" w:rsidRDefault="003743A9" w:rsidP="003743A9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dr Anna Konieczna</w:t>
            </w:r>
          </w:p>
        </w:tc>
        <w:tc>
          <w:tcPr>
            <w:tcW w:w="4678" w:type="dxa"/>
          </w:tcPr>
          <w:p w14:paraId="3D3F32C0" w14:textId="77777777" w:rsidR="003743A9" w:rsidRPr="006E7178" w:rsidRDefault="003743A9" w:rsidP="003743A9">
            <w:pPr>
              <w:rPr>
                <w:sz w:val="22"/>
                <w:szCs w:val="22"/>
              </w:rPr>
            </w:pPr>
            <w:r w:rsidRPr="006E7178">
              <w:rPr>
                <w:sz w:val="22"/>
                <w:szCs w:val="22"/>
              </w:rPr>
              <w:t>SWFiS</w:t>
            </w:r>
          </w:p>
        </w:tc>
      </w:tr>
      <w:tr w:rsidR="00122152" w:rsidRPr="00E622B6" w14:paraId="426B7556" w14:textId="77777777" w:rsidTr="00EC4FE2">
        <w:tc>
          <w:tcPr>
            <w:tcW w:w="4928" w:type="dxa"/>
            <w:vAlign w:val="center"/>
          </w:tcPr>
          <w:p w14:paraId="31B82ACC" w14:textId="77777777" w:rsidR="00122152" w:rsidRPr="00111E29" w:rsidRDefault="00122152" w:rsidP="003743A9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Andrzej Lachowicz</w:t>
            </w:r>
          </w:p>
        </w:tc>
        <w:tc>
          <w:tcPr>
            <w:tcW w:w="4678" w:type="dxa"/>
          </w:tcPr>
          <w:p w14:paraId="014EADBA" w14:textId="77777777" w:rsidR="00122152" w:rsidRDefault="00122152" w:rsidP="003743A9">
            <w:r w:rsidRPr="006E7178">
              <w:rPr>
                <w:sz w:val="22"/>
                <w:szCs w:val="22"/>
              </w:rPr>
              <w:t>SWFiS</w:t>
            </w:r>
          </w:p>
        </w:tc>
      </w:tr>
      <w:tr w:rsidR="00122152" w:rsidRPr="00E622B6" w14:paraId="47425D31" w14:textId="77777777" w:rsidTr="00EC4FE2">
        <w:tc>
          <w:tcPr>
            <w:tcW w:w="4928" w:type="dxa"/>
            <w:vAlign w:val="center"/>
          </w:tcPr>
          <w:p w14:paraId="2F8149FF" w14:textId="77777777" w:rsidR="00122152" w:rsidRPr="00111E29" w:rsidRDefault="008A3D3B" w:rsidP="003743A9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122152">
              <w:rPr>
                <w:sz w:val="22"/>
                <w:szCs w:val="22"/>
              </w:rPr>
              <w:t>Mariusz Grabowski</w:t>
            </w:r>
          </w:p>
        </w:tc>
        <w:tc>
          <w:tcPr>
            <w:tcW w:w="4678" w:type="dxa"/>
          </w:tcPr>
          <w:p w14:paraId="0E009435" w14:textId="77777777" w:rsidR="00122152" w:rsidRDefault="00122152" w:rsidP="003743A9">
            <w:r w:rsidRPr="006E7178">
              <w:rPr>
                <w:sz w:val="22"/>
                <w:szCs w:val="22"/>
              </w:rPr>
              <w:t>SWFiS</w:t>
            </w:r>
          </w:p>
        </w:tc>
      </w:tr>
      <w:tr w:rsidR="00122152" w:rsidRPr="00E622B6" w14:paraId="36842007" w14:textId="77777777" w:rsidTr="00EC4FE2">
        <w:tc>
          <w:tcPr>
            <w:tcW w:w="4928" w:type="dxa"/>
            <w:vAlign w:val="center"/>
          </w:tcPr>
          <w:p w14:paraId="57FDF385" w14:textId="77777777" w:rsidR="00122152" w:rsidRPr="00111E29" w:rsidRDefault="00122152" w:rsidP="003743A9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Henryk Szulga</w:t>
            </w:r>
          </w:p>
        </w:tc>
        <w:tc>
          <w:tcPr>
            <w:tcW w:w="4678" w:type="dxa"/>
          </w:tcPr>
          <w:p w14:paraId="44742389" w14:textId="77777777" w:rsidR="00122152" w:rsidRDefault="00122152" w:rsidP="003743A9">
            <w:r w:rsidRPr="006E7178">
              <w:rPr>
                <w:sz w:val="22"/>
                <w:szCs w:val="22"/>
              </w:rPr>
              <w:t>SWFiS</w:t>
            </w:r>
          </w:p>
        </w:tc>
      </w:tr>
      <w:tr w:rsidR="00122152" w:rsidRPr="00E622B6" w14:paraId="79129AB8" w14:textId="77777777" w:rsidTr="00EC4FE2">
        <w:tc>
          <w:tcPr>
            <w:tcW w:w="4928" w:type="dxa"/>
            <w:vAlign w:val="center"/>
          </w:tcPr>
          <w:p w14:paraId="05CD7D8B" w14:textId="77777777" w:rsidR="00122152" w:rsidRDefault="00122152" w:rsidP="003743A9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Zbigniew Baliński</w:t>
            </w:r>
          </w:p>
        </w:tc>
        <w:tc>
          <w:tcPr>
            <w:tcW w:w="4678" w:type="dxa"/>
          </w:tcPr>
          <w:p w14:paraId="3755FE89" w14:textId="77777777" w:rsidR="00122152" w:rsidRDefault="00122152" w:rsidP="003743A9">
            <w:r w:rsidRPr="006E7178">
              <w:rPr>
                <w:sz w:val="22"/>
                <w:szCs w:val="22"/>
              </w:rPr>
              <w:t>SWFiS</w:t>
            </w:r>
          </w:p>
        </w:tc>
      </w:tr>
      <w:tr w:rsidR="003743A9" w:rsidRPr="00E622B6" w14:paraId="04D03E84" w14:textId="77777777" w:rsidTr="00EC4FE2">
        <w:tc>
          <w:tcPr>
            <w:tcW w:w="4928" w:type="dxa"/>
            <w:vAlign w:val="center"/>
          </w:tcPr>
          <w:p w14:paraId="59C67396" w14:textId="77777777" w:rsidR="003743A9" w:rsidRDefault="00AA7E1E" w:rsidP="003743A9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3743A9">
              <w:rPr>
                <w:sz w:val="22"/>
                <w:szCs w:val="22"/>
              </w:rPr>
              <w:t>gr Tomasz Zięba</w:t>
            </w:r>
          </w:p>
        </w:tc>
        <w:tc>
          <w:tcPr>
            <w:tcW w:w="4678" w:type="dxa"/>
          </w:tcPr>
          <w:p w14:paraId="2D4D2D51" w14:textId="77777777" w:rsidR="003743A9" w:rsidRPr="006E7178" w:rsidRDefault="003743A9" w:rsidP="003743A9">
            <w:pPr>
              <w:rPr>
                <w:sz w:val="22"/>
                <w:szCs w:val="22"/>
              </w:rPr>
            </w:pPr>
            <w:r w:rsidRPr="006E7178">
              <w:rPr>
                <w:sz w:val="22"/>
                <w:szCs w:val="22"/>
              </w:rPr>
              <w:t>SWFiS</w:t>
            </w:r>
          </w:p>
        </w:tc>
      </w:tr>
      <w:tr w:rsidR="00AA7E1E" w:rsidRPr="00E622B6" w14:paraId="6630BAA6" w14:textId="77777777" w:rsidTr="00EC4FE2">
        <w:tc>
          <w:tcPr>
            <w:tcW w:w="4928" w:type="dxa"/>
            <w:vAlign w:val="center"/>
          </w:tcPr>
          <w:p w14:paraId="43FB095F" w14:textId="77777777" w:rsidR="00AA7E1E" w:rsidRPr="00111E29" w:rsidRDefault="00AA7E1E" w:rsidP="00AA7E1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Andrzej Kowalski</w:t>
            </w:r>
          </w:p>
        </w:tc>
        <w:tc>
          <w:tcPr>
            <w:tcW w:w="4678" w:type="dxa"/>
          </w:tcPr>
          <w:p w14:paraId="10A35CED" w14:textId="77777777" w:rsidR="00AA7E1E" w:rsidRDefault="00AA7E1E" w:rsidP="00AA7E1E">
            <w:r w:rsidRPr="006E7178">
              <w:rPr>
                <w:sz w:val="22"/>
                <w:szCs w:val="22"/>
              </w:rPr>
              <w:t>SWFiS</w:t>
            </w:r>
          </w:p>
        </w:tc>
      </w:tr>
      <w:tr w:rsidR="00AA7E1E" w:rsidRPr="00E622B6" w14:paraId="02E4C401" w14:textId="77777777" w:rsidTr="00EC4FE2">
        <w:tc>
          <w:tcPr>
            <w:tcW w:w="4928" w:type="dxa"/>
            <w:vAlign w:val="center"/>
          </w:tcPr>
          <w:p w14:paraId="7675683D" w14:textId="77777777" w:rsidR="00AA7E1E" w:rsidRPr="00111E29" w:rsidRDefault="00AA7E1E" w:rsidP="00AA7E1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Roman Grabowski</w:t>
            </w:r>
          </w:p>
        </w:tc>
        <w:tc>
          <w:tcPr>
            <w:tcW w:w="4678" w:type="dxa"/>
          </w:tcPr>
          <w:p w14:paraId="112CE89F" w14:textId="77777777" w:rsidR="00AA7E1E" w:rsidRDefault="00AA7E1E" w:rsidP="00AA7E1E">
            <w:r w:rsidRPr="006E7178">
              <w:rPr>
                <w:sz w:val="22"/>
                <w:szCs w:val="22"/>
              </w:rPr>
              <w:t>SWFiS</w:t>
            </w:r>
          </w:p>
        </w:tc>
      </w:tr>
      <w:tr w:rsidR="00AD6258" w:rsidRPr="00E622B6" w14:paraId="631D0861" w14:textId="77777777" w:rsidTr="00EC4FE2">
        <w:tc>
          <w:tcPr>
            <w:tcW w:w="4928" w:type="dxa"/>
            <w:vAlign w:val="center"/>
          </w:tcPr>
          <w:p w14:paraId="1D3FFC3C" w14:textId="77777777" w:rsidR="00AD6258" w:rsidRPr="00111E29" w:rsidRDefault="00AD6258" w:rsidP="00AD6258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Marek Olszewski</w:t>
            </w:r>
          </w:p>
        </w:tc>
        <w:tc>
          <w:tcPr>
            <w:tcW w:w="4678" w:type="dxa"/>
          </w:tcPr>
          <w:p w14:paraId="3ABC412C" w14:textId="77777777" w:rsidR="00AD6258" w:rsidRDefault="00AD6258" w:rsidP="00AD6258">
            <w:r w:rsidRPr="006E7178">
              <w:rPr>
                <w:sz w:val="22"/>
                <w:szCs w:val="22"/>
              </w:rPr>
              <w:t>SWFiS</w:t>
            </w:r>
          </w:p>
        </w:tc>
      </w:tr>
    </w:tbl>
    <w:p w14:paraId="70B2B7F4" w14:textId="77777777" w:rsidR="00EC4FE2" w:rsidRPr="00741253" w:rsidRDefault="00EC4FE2" w:rsidP="00EC4FE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1347F01F" w14:textId="77777777" w:rsidR="00EC4FE2" w:rsidRPr="00CA6909" w:rsidRDefault="00EC4FE2" w:rsidP="00EC4FE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>W – zajęcia audytoryjne, Ć – ćwiczenia, L – laboratorium, P – projekt, S – seminarium, E – egzamin, ECTS - (ang. European Credit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5D8F26E6" w14:textId="77777777" w:rsidR="00D2048D" w:rsidRPr="00FF6E21" w:rsidRDefault="00D2048D" w:rsidP="00EC4FE2">
      <w:pPr>
        <w:pStyle w:val="Tekstpodstawowy"/>
        <w:rPr>
          <w:sz w:val="18"/>
        </w:rPr>
      </w:pPr>
    </w:p>
    <w:sectPr w:rsidR="00D2048D" w:rsidRPr="00FF6E21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E93EBC"/>
    <w:multiLevelType w:val="hybridMultilevel"/>
    <w:tmpl w:val="B69E3ABC"/>
    <w:lvl w:ilvl="0" w:tplc="8EAE0F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8652F6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7538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7186091">
    <w:abstractNumId w:val="2"/>
  </w:num>
  <w:num w:numId="3" w16cid:durableId="1796487582">
    <w:abstractNumId w:val="5"/>
  </w:num>
  <w:num w:numId="4" w16cid:durableId="1885020456">
    <w:abstractNumId w:val="1"/>
  </w:num>
  <w:num w:numId="5" w16cid:durableId="1356544668">
    <w:abstractNumId w:val="3"/>
  </w:num>
  <w:num w:numId="6" w16cid:durableId="1575622397">
    <w:abstractNumId w:val="7"/>
  </w:num>
  <w:num w:numId="7" w16cid:durableId="1649168772">
    <w:abstractNumId w:val="6"/>
  </w:num>
  <w:num w:numId="8" w16cid:durableId="1166555556">
    <w:abstractNumId w:val="0"/>
  </w:num>
  <w:num w:numId="9" w16cid:durableId="753748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CC"/>
    <w:rsid w:val="00010230"/>
    <w:rsid w:val="00016B6C"/>
    <w:rsid w:val="00042771"/>
    <w:rsid w:val="000967DB"/>
    <w:rsid w:val="000A7690"/>
    <w:rsid w:val="000F6E31"/>
    <w:rsid w:val="00111E29"/>
    <w:rsid w:val="00117783"/>
    <w:rsid w:val="00120E0A"/>
    <w:rsid w:val="00122152"/>
    <w:rsid w:val="0012283E"/>
    <w:rsid w:val="00142683"/>
    <w:rsid w:val="00166C38"/>
    <w:rsid w:val="00167ED0"/>
    <w:rsid w:val="001765B2"/>
    <w:rsid w:val="001935CC"/>
    <w:rsid w:val="001A1B54"/>
    <w:rsid w:val="001B2A44"/>
    <w:rsid w:val="001C2CE7"/>
    <w:rsid w:val="001C5483"/>
    <w:rsid w:val="001D01FC"/>
    <w:rsid w:val="001D4ED7"/>
    <w:rsid w:val="001E171D"/>
    <w:rsid w:val="001E4F23"/>
    <w:rsid w:val="00220B29"/>
    <w:rsid w:val="00226713"/>
    <w:rsid w:val="002809AD"/>
    <w:rsid w:val="002B4591"/>
    <w:rsid w:val="002E0ACF"/>
    <w:rsid w:val="002E5666"/>
    <w:rsid w:val="00325273"/>
    <w:rsid w:val="003374FC"/>
    <w:rsid w:val="00350F04"/>
    <w:rsid w:val="003636E3"/>
    <w:rsid w:val="003743A9"/>
    <w:rsid w:val="00382901"/>
    <w:rsid w:val="003A70F3"/>
    <w:rsid w:val="003F399D"/>
    <w:rsid w:val="00407CF3"/>
    <w:rsid w:val="0041781C"/>
    <w:rsid w:val="00443DC5"/>
    <w:rsid w:val="004570B6"/>
    <w:rsid w:val="004C6A84"/>
    <w:rsid w:val="004F3A68"/>
    <w:rsid w:val="00504B0E"/>
    <w:rsid w:val="00510721"/>
    <w:rsid w:val="0053533B"/>
    <w:rsid w:val="00540C11"/>
    <w:rsid w:val="00576A06"/>
    <w:rsid w:val="00576E25"/>
    <w:rsid w:val="00593FC0"/>
    <w:rsid w:val="005B13DF"/>
    <w:rsid w:val="005C6661"/>
    <w:rsid w:val="005C6BCC"/>
    <w:rsid w:val="005E2CAE"/>
    <w:rsid w:val="00600D79"/>
    <w:rsid w:val="00607FC9"/>
    <w:rsid w:val="0061244C"/>
    <w:rsid w:val="00617C52"/>
    <w:rsid w:val="00640BAE"/>
    <w:rsid w:val="00643161"/>
    <w:rsid w:val="00683925"/>
    <w:rsid w:val="006A4343"/>
    <w:rsid w:val="006A54C5"/>
    <w:rsid w:val="006B52F3"/>
    <w:rsid w:val="006D08C7"/>
    <w:rsid w:val="006E4B12"/>
    <w:rsid w:val="00701D44"/>
    <w:rsid w:val="00716642"/>
    <w:rsid w:val="00720828"/>
    <w:rsid w:val="00731F81"/>
    <w:rsid w:val="00740542"/>
    <w:rsid w:val="00792637"/>
    <w:rsid w:val="0079444A"/>
    <w:rsid w:val="007D2C02"/>
    <w:rsid w:val="007E17ED"/>
    <w:rsid w:val="008022FE"/>
    <w:rsid w:val="008224E8"/>
    <w:rsid w:val="00823A3A"/>
    <w:rsid w:val="00831943"/>
    <w:rsid w:val="00852F90"/>
    <w:rsid w:val="0086283B"/>
    <w:rsid w:val="00870B9A"/>
    <w:rsid w:val="00871F6F"/>
    <w:rsid w:val="00874320"/>
    <w:rsid w:val="008A3D3B"/>
    <w:rsid w:val="008A4E3E"/>
    <w:rsid w:val="008A591B"/>
    <w:rsid w:val="008C1495"/>
    <w:rsid w:val="008C69CD"/>
    <w:rsid w:val="008D12AD"/>
    <w:rsid w:val="008E235C"/>
    <w:rsid w:val="008F71CE"/>
    <w:rsid w:val="00910A28"/>
    <w:rsid w:val="009162A0"/>
    <w:rsid w:val="00917905"/>
    <w:rsid w:val="00932FEF"/>
    <w:rsid w:val="009333DE"/>
    <w:rsid w:val="00935F1E"/>
    <w:rsid w:val="0095604D"/>
    <w:rsid w:val="00966667"/>
    <w:rsid w:val="0097342B"/>
    <w:rsid w:val="009A06D8"/>
    <w:rsid w:val="009C2112"/>
    <w:rsid w:val="009D0369"/>
    <w:rsid w:val="009D399E"/>
    <w:rsid w:val="009E1AEF"/>
    <w:rsid w:val="009F6B55"/>
    <w:rsid w:val="00A1596B"/>
    <w:rsid w:val="00A25EE3"/>
    <w:rsid w:val="00A358C1"/>
    <w:rsid w:val="00A363B6"/>
    <w:rsid w:val="00A559CF"/>
    <w:rsid w:val="00A72F10"/>
    <w:rsid w:val="00A7380E"/>
    <w:rsid w:val="00A7492C"/>
    <w:rsid w:val="00A849BD"/>
    <w:rsid w:val="00A90968"/>
    <w:rsid w:val="00A94FD3"/>
    <w:rsid w:val="00A97E39"/>
    <w:rsid w:val="00AA502E"/>
    <w:rsid w:val="00AA5CBD"/>
    <w:rsid w:val="00AA6E83"/>
    <w:rsid w:val="00AA7E1E"/>
    <w:rsid w:val="00AB2F52"/>
    <w:rsid w:val="00AD5220"/>
    <w:rsid w:val="00AD6258"/>
    <w:rsid w:val="00B1011A"/>
    <w:rsid w:val="00B34E90"/>
    <w:rsid w:val="00B54465"/>
    <w:rsid w:val="00B67DBD"/>
    <w:rsid w:val="00B908AE"/>
    <w:rsid w:val="00BA5448"/>
    <w:rsid w:val="00BE7114"/>
    <w:rsid w:val="00BF6436"/>
    <w:rsid w:val="00C17662"/>
    <w:rsid w:val="00C24F92"/>
    <w:rsid w:val="00C42C73"/>
    <w:rsid w:val="00C5057B"/>
    <w:rsid w:val="00C66B34"/>
    <w:rsid w:val="00C70778"/>
    <w:rsid w:val="00C86066"/>
    <w:rsid w:val="00CA0835"/>
    <w:rsid w:val="00CB1D62"/>
    <w:rsid w:val="00CC392A"/>
    <w:rsid w:val="00CD0F91"/>
    <w:rsid w:val="00CD1445"/>
    <w:rsid w:val="00CE0B5B"/>
    <w:rsid w:val="00D10604"/>
    <w:rsid w:val="00D12C1F"/>
    <w:rsid w:val="00D2048D"/>
    <w:rsid w:val="00D301AA"/>
    <w:rsid w:val="00D3441D"/>
    <w:rsid w:val="00D41D24"/>
    <w:rsid w:val="00D81CFF"/>
    <w:rsid w:val="00D83D9B"/>
    <w:rsid w:val="00D94EA9"/>
    <w:rsid w:val="00DC3D1C"/>
    <w:rsid w:val="00DD0E9F"/>
    <w:rsid w:val="00DD253C"/>
    <w:rsid w:val="00DE5B75"/>
    <w:rsid w:val="00E049C3"/>
    <w:rsid w:val="00E374AC"/>
    <w:rsid w:val="00E575BB"/>
    <w:rsid w:val="00E622B6"/>
    <w:rsid w:val="00E710E0"/>
    <w:rsid w:val="00E72B80"/>
    <w:rsid w:val="00E870B8"/>
    <w:rsid w:val="00EA79E1"/>
    <w:rsid w:val="00EC4FE2"/>
    <w:rsid w:val="00ED030B"/>
    <w:rsid w:val="00ED0FAD"/>
    <w:rsid w:val="00EE1885"/>
    <w:rsid w:val="00EE27FB"/>
    <w:rsid w:val="00F03CB6"/>
    <w:rsid w:val="00F363A5"/>
    <w:rsid w:val="00F46369"/>
    <w:rsid w:val="00F71141"/>
    <w:rsid w:val="00F9167E"/>
    <w:rsid w:val="00F933ED"/>
    <w:rsid w:val="00F93705"/>
    <w:rsid w:val="00FA1BFF"/>
    <w:rsid w:val="00FB4F14"/>
    <w:rsid w:val="00FC2CC7"/>
    <w:rsid w:val="00FD105A"/>
    <w:rsid w:val="00FF5E5A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EC66A"/>
  <w15:docId w15:val="{7112C823-DFBE-4E06-B709-B915A314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60</TotalTime>
  <Pages>5</Pages>
  <Words>1478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10326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Adam Muc</cp:lastModifiedBy>
  <cp:revision>25</cp:revision>
  <dcterms:created xsi:type="dcterms:W3CDTF">2018-06-18T17:41:00Z</dcterms:created>
  <dcterms:modified xsi:type="dcterms:W3CDTF">2023-04-28T09:57:00Z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1d8e97c984712563b40cf1746402f93944998461ee7d2c748d8813b1ecd1e2df</vt:lpwstr>
  </property>
</Properties>
</file>